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A579" w14:textId="0866163E" w:rsidR="001A0EA6" w:rsidRDefault="0021148C" w:rsidP="0021148C">
      <w:pPr>
        <w:jc w:val="center"/>
        <w:rPr>
          <w:rFonts w:ascii="Arial" w:hAnsi="Arial" w:cs="Arial"/>
          <w:b/>
          <w:sz w:val="36"/>
          <w:szCs w:val="36"/>
          <w:u w:val="single"/>
        </w:rPr>
      </w:pPr>
      <w:r w:rsidRPr="0018760A">
        <w:rPr>
          <w:rFonts w:ascii="Arial" w:hAnsi="Arial" w:cs="Arial"/>
          <w:b/>
          <w:sz w:val="36"/>
          <w:szCs w:val="36"/>
          <w:u w:val="single"/>
        </w:rPr>
        <w:t>Leistungsbeschreibung (LB)</w:t>
      </w:r>
      <w:r w:rsidR="001A0EA6">
        <w:rPr>
          <w:rFonts w:ascii="Arial" w:hAnsi="Arial" w:cs="Arial"/>
          <w:b/>
          <w:sz w:val="36"/>
          <w:szCs w:val="36"/>
          <w:u w:val="single"/>
        </w:rPr>
        <w:t xml:space="preserve"> </w:t>
      </w:r>
      <w:r w:rsidR="004D00D2" w:rsidRPr="0018760A">
        <w:rPr>
          <w:rFonts w:ascii="Arial" w:hAnsi="Arial" w:cs="Arial"/>
          <w:b/>
          <w:sz w:val="36"/>
          <w:szCs w:val="36"/>
          <w:u w:val="single"/>
        </w:rPr>
        <w:t xml:space="preserve">LOS </w:t>
      </w:r>
      <w:r w:rsidR="001A0EA6">
        <w:rPr>
          <w:rFonts w:ascii="Arial" w:hAnsi="Arial" w:cs="Arial"/>
          <w:b/>
          <w:sz w:val="36"/>
          <w:szCs w:val="36"/>
          <w:u w:val="single"/>
        </w:rPr>
        <w:t>2</w:t>
      </w:r>
      <w:r w:rsidR="00C450A7" w:rsidRPr="0018760A">
        <w:rPr>
          <w:rFonts w:ascii="Arial" w:hAnsi="Arial" w:cs="Arial"/>
          <w:b/>
          <w:sz w:val="36"/>
          <w:szCs w:val="36"/>
          <w:u w:val="single"/>
        </w:rPr>
        <w:t xml:space="preserve"> </w:t>
      </w:r>
    </w:p>
    <w:p w14:paraId="14AACE9E" w14:textId="77777777" w:rsidR="001A0EA6" w:rsidRDefault="001A0EA6" w:rsidP="0021148C">
      <w:pPr>
        <w:jc w:val="center"/>
        <w:rPr>
          <w:rFonts w:ascii="Arial" w:hAnsi="Arial" w:cs="Arial"/>
          <w:b/>
          <w:sz w:val="36"/>
          <w:szCs w:val="36"/>
          <w:u w:val="single"/>
        </w:rPr>
      </w:pPr>
    </w:p>
    <w:p w14:paraId="00401CA1" w14:textId="41B0EAE1" w:rsidR="00967011" w:rsidRPr="0018760A" w:rsidRDefault="00804B63" w:rsidP="007C5A01">
      <w:pPr>
        <w:jc w:val="center"/>
        <w:rPr>
          <w:rFonts w:ascii="Arial" w:hAnsi="Arial" w:cs="Arial"/>
          <w:b/>
          <w:sz w:val="36"/>
          <w:szCs w:val="36"/>
          <w:u w:val="single"/>
        </w:rPr>
      </w:pPr>
      <w:r w:rsidRPr="0018760A">
        <w:rPr>
          <w:rFonts w:ascii="Arial" w:hAnsi="Arial" w:cs="Arial"/>
          <w:b/>
          <w:sz w:val="36"/>
          <w:szCs w:val="36"/>
          <w:u w:val="single"/>
        </w:rPr>
        <w:t>PKW</w:t>
      </w:r>
      <w:r w:rsidR="00C46241">
        <w:rPr>
          <w:rFonts w:ascii="Arial" w:hAnsi="Arial" w:cs="Arial"/>
          <w:b/>
          <w:sz w:val="36"/>
          <w:szCs w:val="36"/>
          <w:u w:val="single"/>
        </w:rPr>
        <w:t xml:space="preserve"> </w:t>
      </w:r>
      <w:r w:rsidR="001A0EA6">
        <w:rPr>
          <w:rFonts w:ascii="Arial" w:hAnsi="Arial" w:cs="Arial"/>
          <w:b/>
          <w:sz w:val="36"/>
          <w:szCs w:val="36"/>
          <w:u w:val="single"/>
        </w:rPr>
        <w:t>Leitender Notarzt (</w:t>
      </w:r>
      <w:r w:rsidR="00C46241">
        <w:rPr>
          <w:rFonts w:ascii="Arial" w:hAnsi="Arial" w:cs="Arial"/>
          <w:b/>
          <w:sz w:val="36"/>
          <w:szCs w:val="36"/>
          <w:u w:val="single"/>
        </w:rPr>
        <w:t>LNA</w:t>
      </w:r>
      <w:r w:rsidR="001A0EA6">
        <w:rPr>
          <w:rFonts w:ascii="Arial" w:hAnsi="Arial" w:cs="Arial"/>
          <w:b/>
          <w:sz w:val="36"/>
          <w:szCs w:val="36"/>
          <w:u w:val="single"/>
        </w:rPr>
        <w:t>)</w:t>
      </w:r>
    </w:p>
    <w:p w14:paraId="3696F8B2" w14:textId="77777777" w:rsidR="0021148C" w:rsidRPr="0018760A" w:rsidRDefault="00A24E10" w:rsidP="009A25E4">
      <w:pPr>
        <w:pStyle w:val="berschrift1"/>
        <w:shd w:val="clear" w:color="auto" w:fill="D9D9D9" w:themeFill="background1" w:themeFillShade="D9"/>
        <w:rPr>
          <w:rFonts w:ascii="Arial" w:hAnsi="Arial" w:cs="Arial"/>
        </w:rPr>
      </w:pPr>
      <w:r w:rsidRPr="0018760A">
        <w:rPr>
          <w:rFonts w:ascii="Arial" w:hAnsi="Arial" w:cs="Arial"/>
        </w:rPr>
        <w:t xml:space="preserve">Allgemeine </w:t>
      </w:r>
      <w:r w:rsidR="0021148C" w:rsidRPr="0018760A">
        <w:rPr>
          <w:rFonts w:ascii="Arial" w:hAnsi="Arial" w:cs="Arial"/>
        </w:rPr>
        <w:t>Hinweis</w:t>
      </w:r>
      <w:r w:rsidRPr="0018760A">
        <w:rPr>
          <w:rFonts w:ascii="Arial" w:hAnsi="Arial" w:cs="Arial"/>
        </w:rPr>
        <w:t>e</w:t>
      </w:r>
      <w:r w:rsidR="0021148C" w:rsidRPr="0018760A">
        <w:rPr>
          <w:rFonts w:ascii="Arial" w:hAnsi="Arial" w:cs="Arial"/>
        </w:rPr>
        <w:t>:</w:t>
      </w:r>
    </w:p>
    <w:p w14:paraId="58CFA4F2" w14:textId="77777777" w:rsidR="00967011" w:rsidRDefault="00967011" w:rsidP="00967011">
      <w:pPr>
        <w:rPr>
          <w:rFonts w:ascii="Arial" w:hAnsi="Arial" w:cs="Arial"/>
        </w:rPr>
      </w:pPr>
    </w:p>
    <w:p w14:paraId="77EB99CD" w14:textId="5CD7184C" w:rsidR="001A0EA6" w:rsidRPr="001A0EA6" w:rsidRDefault="001A0EA6" w:rsidP="00967011">
      <w:pPr>
        <w:rPr>
          <w:rFonts w:ascii="Arial" w:hAnsi="Arial" w:cs="Arial"/>
        </w:rPr>
      </w:pPr>
      <w:r w:rsidRPr="001A0EA6">
        <w:rPr>
          <w:rFonts w:ascii="Arial" w:hAnsi="Arial" w:cs="Arial"/>
        </w:rPr>
        <w:t>Die Ausschreibung besteht aus ZWEI LOSEN.</w:t>
      </w:r>
      <w:r>
        <w:rPr>
          <w:rFonts w:ascii="Arial" w:hAnsi="Arial" w:cs="Arial"/>
        </w:rPr>
        <w:t xml:space="preserve"> Dieses Los umfasst das Fahrzeug und den Ausbau.</w:t>
      </w:r>
    </w:p>
    <w:p w14:paraId="1D26E353" w14:textId="77777777" w:rsidR="001A0EA6" w:rsidRPr="001A0EA6" w:rsidRDefault="001A0EA6" w:rsidP="0021148C">
      <w:pPr>
        <w:rPr>
          <w:rFonts w:ascii="Arial" w:hAnsi="Arial" w:cs="Arial"/>
          <w:szCs w:val="26"/>
        </w:rPr>
      </w:pPr>
    </w:p>
    <w:p w14:paraId="30F7CFCD" w14:textId="29688A4E" w:rsidR="0021148C" w:rsidRPr="0018760A" w:rsidRDefault="0021148C" w:rsidP="0021148C">
      <w:pPr>
        <w:rPr>
          <w:rFonts w:ascii="Arial" w:hAnsi="Arial" w:cs="Arial"/>
          <w:szCs w:val="26"/>
        </w:rPr>
      </w:pPr>
      <w:r w:rsidRPr="0018760A">
        <w:rPr>
          <w:rFonts w:ascii="Arial" w:hAnsi="Arial" w:cs="Arial"/>
          <w:szCs w:val="26"/>
        </w:rPr>
        <w:t xml:space="preserve">Es wird ein </w:t>
      </w:r>
      <w:r w:rsidR="00C46241">
        <w:rPr>
          <w:rFonts w:ascii="Arial" w:hAnsi="Arial" w:cs="Arial"/>
          <w:szCs w:val="26"/>
        </w:rPr>
        <w:t>Fahrzeug für den Leitenden Notarzt (LNA)</w:t>
      </w:r>
      <w:r w:rsidR="00804B63" w:rsidRPr="0018760A">
        <w:rPr>
          <w:rFonts w:ascii="Arial" w:hAnsi="Arial" w:cs="Arial"/>
          <w:szCs w:val="26"/>
        </w:rPr>
        <w:t xml:space="preserve"> in Form eines PKW, inklusive</w:t>
      </w:r>
      <w:r w:rsidR="005B297E" w:rsidRPr="0018760A">
        <w:rPr>
          <w:rFonts w:ascii="Arial" w:hAnsi="Arial" w:cs="Arial"/>
          <w:szCs w:val="26"/>
        </w:rPr>
        <w:t xml:space="preserve"> </w:t>
      </w:r>
      <w:r w:rsidR="00804B63" w:rsidRPr="0018760A">
        <w:rPr>
          <w:rFonts w:ascii="Arial" w:hAnsi="Arial" w:cs="Arial"/>
          <w:szCs w:val="26"/>
        </w:rPr>
        <w:t>einem feuerwehrtechnischen Ausbau,</w:t>
      </w:r>
      <w:r w:rsidR="005B297E" w:rsidRPr="0018760A">
        <w:rPr>
          <w:rFonts w:ascii="Arial" w:hAnsi="Arial" w:cs="Arial"/>
          <w:szCs w:val="26"/>
        </w:rPr>
        <w:t xml:space="preserve"> </w:t>
      </w:r>
      <w:r w:rsidRPr="0018760A">
        <w:rPr>
          <w:rFonts w:ascii="Arial" w:hAnsi="Arial" w:cs="Arial"/>
          <w:szCs w:val="26"/>
        </w:rPr>
        <w:t>beschafft.</w:t>
      </w:r>
    </w:p>
    <w:p w14:paraId="7EFBC27B" w14:textId="619B573A" w:rsidR="00804B63" w:rsidRPr="0018760A" w:rsidRDefault="00804B63" w:rsidP="0021148C">
      <w:pPr>
        <w:rPr>
          <w:rFonts w:ascii="Arial" w:hAnsi="Arial" w:cs="Arial"/>
          <w:szCs w:val="26"/>
        </w:rPr>
      </w:pPr>
    </w:p>
    <w:p w14:paraId="40F1028E" w14:textId="447BFBD6" w:rsidR="0021148C" w:rsidRPr="0018760A" w:rsidRDefault="0021148C" w:rsidP="007C5A01">
      <w:pPr>
        <w:rPr>
          <w:rFonts w:ascii="Arial" w:hAnsi="Arial" w:cs="Arial"/>
          <w:szCs w:val="26"/>
        </w:rPr>
      </w:pPr>
      <w:r w:rsidRPr="0018760A">
        <w:rPr>
          <w:rFonts w:ascii="Arial" w:hAnsi="Arial" w:cs="Arial"/>
          <w:szCs w:val="26"/>
        </w:rPr>
        <w:t>Bei vergleichbar angebotenen Ausschreibungspositionen müssen Datenblätter und Ausführungsbeschreibungen Beigefügt werden.</w:t>
      </w:r>
      <w:r w:rsidR="00804B63" w:rsidRPr="0018760A">
        <w:rPr>
          <w:rFonts w:ascii="Arial" w:hAnsi="Arial" w:cs="Arial"/>
          <w:szCs w:val="26"/>
        </w:rPr>
        <w:t xml:space="preserve"> </w:t>
      </w:r>
    </w:p>
    <w:p w14:paraId="78FBD175" w14:textId="77777777" w:rsidR="009A25E4" w:rsidRPr="0018760A" w:rsidRDefault="009A25E4" w:rsidP="0021148C">
      <w:pPr>
        <w:rPr>
          <w:rFonts w:ascii="Arial" w:hAnsi="Arial" w:cs="Arial"/>
          <w:b/>
          <w:szCs w:val="26"/>
        </w:rPr>
      </w:pPr>
    </w:p>
    <w:p w14:paraId="7613E1FB" w14:textId="2AA77EAF" w:rsidR="001A0EA6" w:rsidRPr="001A0EA6" w:rsidRDefault="001A0EA6" w:rsidP="001A0EA6">
      <w:pPr>
        <w:spacing w:line="240" w:lineRule="auto"/>
        <w:rPr>
          <w:rFonts w:ascii="Arial" w:eastAsia="Times New Roman" w:hAnsi="Arial" w:cs="Times New Roman"/>
          <w:b/>
          <w:szCs w:val="26"/>
          <w:u w:val="single"/>
          <w:lang w:eastAsia="de-DE"/>
        </w:rPr>
      </w:pPr>
      <w:r w:rsidRPr="001A0EA6">
        <w:rPr>
          <w:rFonts w:ascii="Arial" w:eastAsia="Times New Roman" w:hAnsi="Arial" w:cs="Times New Roman"/>
          <w:b/>
          <w:szCs w:val="26"/>
          <w:highlight w:val="yellow"/>
          <w:lang w:eastAsia="de-DE"/>
        </w:rPr>
        <w:t>Es sind von dem Bieter ZWEI unterschiedliche Varianten anzubieten. Einmal die „</w:t>
      </w:r>
      <w:r w:rsidRPr="001A0EA6">
        <w:rPr>
          <w:rFonts w:ascii="Arial" w:eastAsia="Times New Roman" w:hAnsi="Arial" w:cs="Times New Roman"/>
          <w:b/>
          <w:i/>
          <w:szCs w:val="26"/>
          <w:highlight w:val="yellow"/>
          <w:lang w:eastAsia="de-DE"/>
        </w:rPr>
        <w:t xml:space="preserve">Standardvariante </w:t>
      </w:r>
      <w:r w:rsidRPr="001A0EA6">
        <w:rPr>
          <w:rFonts w:ascii="Arial" w:eastAsia="Times New Roman" w:hAnsi="Arial" w:cs="Times New Roman"/>
          <w:b/>
          <w:i/>
          <w:szCs w:val="26"/>
          <w:highlight w:val="yellow"/>
          <w:u w:val="single"/>
          <w:lang w:eastAsia="de-DE"/>
        </w:rPr>
        <w:t>OHNE</w:t>
      </w:r>
      <w:r w:rsidRPr="001A0EA6">
        <w:rPr>
          <w:rFonts w:ascii="Arial" w:eastAsia="Times New Roman" w:hAnsi="Arial" w:cs="Times New Roman"/>
          <w:b/>
          <w:i/>
          <w:szCs w:val="26"/>
          <w:highlight w:val="yellow"/>
          <w:lang w:eastAsia="de-DE"/>
        </w:rPr>
        <w:t xml:space="preserve"> Optional-Positionen</w:t>
      </w:r>
      <w:r w:rsidRPr="001A0EA6">
        <w:rPr>
          <w:rFonts w:ascii="Arial" w:eastAsia="Times New Roman" w:hAnsi="Arial" w:cs="Times New Roman"/>
          <w:b/>
          <w:szCs w:val="26"/>
          <w:highlight w:val="yellow"/>
          <w:lang w:eastAsia="de-DE"/>
        </w:rPr>
        <w:t>“ und einmal die „</w:t>
      </w:r>
      <w:r w:rsidRPr="001A0EA6">
        <w:rPr>
          <w:rFonts w:ascii="Arial" w:eastAsia="Times New Roman" w:hAnsi="Arial" w:cs="Times New Roman"/>
          <w:b/>
          <w:i/>
          <w:szCs w:val="26"/>
          <w:highlight w:val="yellow"/>
          <w:lang w:eastAsia="de-DE"/>
        </w:rPr>
        <w:t xml:space="preserve">Standardvariante </w:t>
      </w:r>
      <w:r w:rsidRPr="001A0EA6">
        <w:rPr>
          <w:rFonts w:ascii="Arial" w:eastAsia="Times New Roman" w:hAnsi="Arial" w:cs="Times New Roman"/>
          <w:b/>
          <w:i/>
          <w:szCs w:val="26"/>
          <w:highlight w:val="yellow"/>
          <w:u w:val="single"/>
          <w:lang w:eastAsia="de-DE"/>
        </w:rPr>
        <w:t>MIT</w:t>
      </w:r>
      <w:r w:rsidRPr="001A0EA6">
        <w:rPr>
          <w:rFonts w:ascii="Arial" w:eastAsia="Times New Roman" w:hAnsi="Arial" w:cs="Times New Roman"/>
          <w:b/>
          <w:i/>
          <w:szCs w:val="26"/>
          <w:highlight w:val="yellow"/>
          <w:lang w:eastAsia="de-DE"/>
        </w:rPr>
        <w:t xml:space="preserve"> Optional-Positionen</w:t>
      </w:r>
      <w:r w:rsidRPr="001A0EA6">
        <w:rPr>
          <w:rFonts w:ascii="Arial" w:eastAsia="Times New Roman" w:hAnsi="Arial" w:cs="Times New Roman"/>
          <w:b/>
          <w:szCs w:val="26"/>
          <w:highlight w:val="yellow"/>
          <w:lang w:eastAsia="de-DE"/>
        </w:rPr>
        <w:t>“.</w:t>
      </w:r>
    </w:p>
    <w:p w14:paraId="73D13E49" w14:textId="77777777" w:rsidR="001A0EA6" w:rsidRPr="001A0EA6" w:rsidRDefault="001A0EA6" w:rsidP="001A0EA6">
      <w:pPr>
        <w:spacing w:line="240" w:lineRule="auto"/>
        <w:jc w:val="left"/>
        <w:rPr>
          <w:rFonts w:ascii="Arial" w:eastAsia="Times New Roman" w:hAnsi="Arial" w:cs="Times New Roman"/>
          <w:b/>
          <w:szCs w:val="26"/>
          <w:u w:val="single"/>
          <w:lang w:eastAsia="de-DE"/>
        </w:rPr>
      </w:pPr>
    </w:p>
    <w:p w14:paraId="3D4F6A22" w14:textId="77777777" w:rsidR="001A0EA6" w:rsidRPr="001A0EA6" w:rsidRDefault="001A0EA6" w:rsidP="001A0EA6">
      <w:pPr>
        <w:spacing w:line="240" w:lineRule="auto"/>
        <w:rPr>
          <w:rFonts w:ascii="Arial" w:eastAsia="Times New Roman" w:hAnsi="Arial" w:cs="Times New Roman"/>
          <w:b/>
          <w:szCs w:val="26"/>
          <w:u w:val="single"/>
          <w:lang w:eastAsia="de-DE"/>
        </w:rPr>
      </w:pPr>
      <w:r w:rsidRPr="001A0EA6">
        <w:rPr>
          <w:rFonts w:ascii="Arial" w:eastAsia="Times New Roman" w:hAnsi="Arial" w:cs="Times New Roman"/>
          <w:b/>
          <w:i/>
          <w:szCs w:val="26"/>
          <w:highlight w:val="yellow"/>
          <w:u w:val="single"/>
          <w:lang w:eastAsia="de-DE"/>
        </w:rPr>
        <w:t>Für jede Position in der Leistungsbeschreibung (LB) ist ein Preis anzugeben!</w:t>
      </w:r>
    </w:p>
    <w:p w14:paraId="1414B360" w14:textId="77777777" w:rsidR="0021148C" w:rsidRPr="0018760A" w:rsidRDefault="0021148C" w:rsidP="0021148C">
      <w:pPr>
        <w:rPr>
          <w:rFonts w:ascii="Arial" w:hAnsi="Arial" w:cs="Arial"/>
          <w:szCs w:val="26"/>
        </w:rPr>
      </w:pPr>
    </w:p>
    <w:p w14:paraId="79321C73" w14:textId="25F5CA0E" w:rsidR="0021148C" w:rsidRDefault="0021148C" w:rsidP="0021148C">
      <w:pPr>
        <w:rPr>
          <w:rFonts w:ascii="Arial" w:hAnsi="Arial" w:cs="Arial"/>
          <w:szCs w:val="26"/>
          <w:u w:val="single"/>
        </w:rPr>
      </w:pPr>
      <w:r w:rsidRPr="0018760A">
        <w:rPr>
          <w:rFonts w:ascii="Arial" w:hAnsi="Arial" w:cs="Arial"/>
          <w:szCs w:val="26"/>
          <w:u w:val="single"/>
        </w:rPr>
        <w:t xml:space="preserve">Das LOS </w:t>
      </w:r>
      <w:r w:rsidR="001A0EA6">
        <w:rPr>
          <w:rFonts w:ascii="Arial" w:hAnsi="Arial" w:cs="Arial"/>
          <w:szCs w:val="26"/>
          <w:u w:val="single"/>
        </w:rPr>
        <w:t>2</w:t>
      </w:r>
      <w:r w:rsidRPr="0018760A">
        <w:rPr>
          <w:rFonts w:ascii="Arial" w:hAnsi="Arial" w:cs="Arial"/>
          <w:szCs w:val="26"/>
          <w:u w:val="single"/>
        </w:rPr>
        <w:t xml:space="preserve"> umfasst:</w:t>
      </w:r>
    </w:p>
    <w:p w14:paraId="1DD685BE" w14:textId="77777777" w:rsidR="001A0EA6" w:rsidRPr="0018760A" w:rsidRDefault="001A0EA6" w:rsidP="0021148C">
      <w:pPr>
        <w:rPr>
          <w:rFonts w:ascii="Arial" w:hAnsi="Arial" w:cs="Arial"/>
          <w:szCs w:val="26"/>
          <w:u w:val="single"/>
        </w:rPr>
      </w:pPr>
    </w:p>
    <w:p w14:paraId="127A58EC" w14:textId="77777777" w:rsidR="0021148C" w:rsidRPr="0018760A" w:rsidRDefault="0021148C" w:rsidP="001A0EA6">
      <w:pPr>
        <w:pStyle w:val="Listenabsatz"/>
        <w:numPr>
          <w:ilvl w:val="0"/>
          <w:numId w:val="1"/>
        </w:numPr>
        <w:ind w:left="426" w:hanging="426"/>
        <w:rPr>
          <w:rFonts w:ascii="Arial" w:hAnsi="Arial" w:cs="Arial"/>
          <w:szCs w:val="26"/>
        </w:rPr>
      </w:pPr>
      <w:r w:rsidRPr="0018760A">
        <w:rPr>
          <w:rFonts w:ascii="Arial" w:hAnsi="Arial" w:cs="Arial"/>
          <w:szCs w:val="26"/>
        </w:rPr>
        <w:t>Die Vorbemerkungen</w:t>
      </w:r>
    </w:p>
    <w:p w14:paraId="660063A6" w14:textId="7C96FC13" w:rsidR="000D2026" w:rsidRPr="0018760A" w:rsidRDefault="0021148C" w:rsidP="001A0EA6">
      <w:pPr>
        <w:pStyle w:val="Listenabsatz"/>
        <w:numPr>
          <w:ilvl w:val="0"/>
          <w:numId w:val="1"/>
        </w:numPr>
        <w:ind w:left="426" w:hanging="426"/>
        <w:rPr>
          <w:rFonts w:ascii="Arial" w:hAnsi="Arial" w:cs="Arial"/>
          <w:szCs w:val="26"/>
        </w:rPr>
      </w:pPr>
      <w:r w:rsidRPr="0018760A">
        <w:rPr>
          <w:rFonts w:ascii="Arial" w:hAnsi="Arial" w:cs="Arial"/>
          <w:szCs w:val="26"/>
        </w:rPr>
        <w:t>Die Leistungsbeschreibung</w:t>
      </w:r>
    </w:p>
    <w:p w14:paraId="61553B73" w14:textId="77777777" w:rsidR="001A0EA6" w:rsidRDefault="001A0EA6" w:rsidP="0021148C">
      <w:pPr>
        <w:rPr>
          <w:rFonts w:ascii="Arial" w:hAnsi="Arial" w:cs="Arial"/>
          <w:szCs w:val="26"/>
        </w:rPr>
      </w:pPr>
    </w:p>
    <w:p w14:paraId="37FBC274" w14:textId="4A77634D" w:rsidR="00737488" w:rsidRPr="0018760A" w:rsidRDefault="00E54962" w:rsidP="0021148C">
      <w:pPr>
        <w:rPr>
          <w:rFonts w:ascii="Arial" w:hAnsi="Arial" w:cs="Arial"/>
          <w:szCs w:val="26"/>
        </w:rPr>
      </w:pPr>
      <w:r w:rsidRPr="0018760A">
        <w:rPr>
          <w:rFonts w:ascii="Arial" w:hAnsi="Arial" w:cs="Arial"/>
          <w:szCs w:val="26"/>
        </w:rPr>
        <w:t>Die Leistungsbeschrei</w:t>
      </w:r>
      <w:r w:rsidR="004A01D9" w:rsidRPr="0018760A">
        <w:rPr>
          <w:rFonts w:ascii="Arial" w:hAnsi="Arial" w:cs="Arial"/>
          <w:szCs w:val="26"/>
        </w:rPr>
        <w:t xml:space="preserve">bung für den </w:t>
      </w:r>
      <w:r w:rsidR="00C46241">
        <w:rPr>
          <w:rFonts w:ascii="Arial" w:hAnsi="Arial" w:cs="Arial"/>
          <w:szCs w:val="26"/>
        </w:rPr>
        <w:t>Pkw</w:t>
      </w:r>
      <w:r w:rsidRPr="0018760A">
        <w:rPr>
          <w:rFonts w:ascii="Arial" w:hAnsi="Arial" w:cs="Arial"/>
          <w:szCs w:val="26"/>
        </w:rPr>
        <w:t xml:space="preserve"> ergänzt nur die Forderungen der zum Zeitpunkt der Ausschreibung aktuell gültigen Normen</w:t>
      </w:r>
      <w:r w:rsidR="00F84481" w:rsidRPr="0018760A">
        <w:rPr>
          <w:rFonts w:ascii="Arial" w:hAnsi="Arial" w:cs="Arial"/>
          <w:szCs w:val="26"/>
        </w:rPr>
        <w:t xml:space="preserve"> und </w:t>
      </w:r>
      <w:r w:rsidR="004A01D9" w:rsidRPr="0018760A">
        <w:rPr>
          <w:rFonts w:ascii="Arial" w:hAnsi="Arial" w:cs="Arial"/>
          <w:szCs w:val="26"/>
        </w:rPr>
        <w:t>sonstigen relevanten Regelwerke</w:t>
      </w:r>
      <w:r w:rsidRPr="0018760A">
        <w:rPr>
          <w:rFonts w:ascii="Arial" w:hAnsi="Arial" w:cs="Arial"/>
          <w:szCs w:val="26"/>
        </w:rPr>
        <w:t>.</w:t>
      </w:r>
      <w:r w:rsidR="00F84481" w:rsidRPr="0018760A">
        <w:rPr>
          <w:rFonts w:ascii="Arial" w:hAnsi="Arial" w:cs="Arial"/>
          <w:szCs w:val="26"/>
        </w:rPr>
        <w:t xml:space="preserve"> </w:t>
      </w:r>
      <w:r w:rsidR="0021148C" w:rsidRPr="0018760A">
        <w:rPr>
          <w:rFonts w:ascii="Arial" w:hAnsi="Arial" w:cs="Arial"/>
          <w:szCs w:val="26"/>
        </w:rPr>
        <w:t>Zum Zeitpunkt der Auslieferung muss das Fahrzeug folgenden Bestimmungen entsprechen:</w:t>
      </w:r>
    </w:p>
    <w:p w14:paraId="505FAC3D" w14:textId="77777777" w:rsidR="002A5899" w:rsidRPr="0018760A" w:rsidRDefault="002A5899" w:rsidP="0021148C">
      <w:pPr>
        <w:rPr>
          <w:rFonts w:ascii="Arial" w:hAnsi="Arial" w:cs="Arial"/>
          <w:b/>
          <w:szCs w:val="26"/>
        </w:rPr>
      </w:pPr>
    </w:p>
    <w:p w14:paraId="015F80AC" w14:textId="77777777" w:rsidR="0021148C" w:rsidRPr="0018760A" w:rsidRDefault="0021148C" w:rsidP="0021148C">
      <w:pPr>
        <w:pStyle w:val="Listenabsatz"/>
        <w:numPr>
          <w:ilvl w:val="0"/>
          <w:numId w:val="2"/>
        </w:numPr>
        <w:rPr>
          <w:rFonts w:ascii="Arial" w:hAnsi="Arial" w:cs="Arial"/>
          <w:szCs w:val="26"/>
        </w:rPr>
      </w:pPr>
      <w:r w:rsidRPr="0018760A">
        <w:rPr>
          <w:rFonts w:ascii="Arial" w:hAnsi="Arial" w:cs="Arial"/>
          <w:szCs w:val="26"/>
        </w:rPr>
        <w:t>Den aktuell gültigen DIN/EN Normen</w:t>
      </w:r>
    </w:p>
    <w:p w14:paraId="47D7F829" w14:textId="77777777" w:rsidR="0021148C" w:rsidRPr="0018760A" w:rsidRDefault="0021148C" w:rsidP="0021148C">
      <w:pPr>
        <w:pStyle w:val="Listenabsatz"/>
        <w:numPr>
          <w:ilvl w:val="0"/>
          <w:numId w:val="2"/>
        </w:numPr>
        <w:rPr>
          <w:rFonts w:ascii="Arial" w:hAnsi="Arial" w:cs="Arial"/>
          <w:szCs w:val="26"/>
        </w:rPr>
      </w:pPr>
      <w:r w:rsidRPr="0018760A">
        <w:rPr>
          <w:rFonts w:ascii="Arial" w:hAnsi="Arial" w:cs="Arial"/>
          <w:szCs w:val="26"/>
        </w:rPr>
        <w:t>Der StVZO der Bundesrepublik Deutschland</w:t>
      </w:r>
      <w:r w:rsidR="00E54962" w:rsidRPr="0018760A">
        <w:rPr>
          <w:rFonts w:ascii="Arial" w:hAnsi="Arial" w:cs="Arial"/>
          <w:szCs w:val="26"/>
        </w:rPr>
        <w:t xml:space="preserve"> (insb. §21)</w:t>
      </w:r>
    </w:p>
    <w:p w14:paraId="43582725" w14:textId="77777777" w:rsidR="0021148C" w:rsidRPr="0018760A" w:rsidRDefault="0021148C" w:rsidP="0021148C">
      <w:pPr>
        <w:pStyle w:val="Listenabsatz"/>
        <w:numPr>
          <w:ilvl w:val="0"/>
          <w:numId w:val="2"/>
        </w:numPr>
        <w:rPr>
          <w:rFonts w:ascii="Arial" w:hAnsi="Arial" w:cs="Arial"/>
          <w:szCs w:val="26"/>
        </w:rPr>
      </w:pPr>
      <w:r w:rsidRPr="0018760A">
        <w:rPr>
          <w:rFonts w:ascii="Arial" w:hAnsi="Arial" w:cs="Arial"/>
          <w:szCs w:val="26"/>
        </w:rPr>
        <w:t>Dem aktuellen Stand der Technik</w:t>
      </w:r>
    </w:p>
    <w:p w14:paraId="27E28B1D" w14:textId="77777777" w:rsidR="0021148C" w:rsidRPr="0018760A" w:rsidRDefault="0021148C" w:rsidP="0021148C">
      <w:pPr>
        <w:pStyle w:val="Listenabsatz"/>
        <w:numPr>
          <w:ilvl w:val="0"/>
          <w:numId w:val="2"/>
        </w:numPr>
        <w:rPr>
          <w:rFonts w:ascii="Arial" w:hAnsi="Arial" w:cs="Arial"/>
          <w:szCs w:val="26"/>
        </w:rPr>
      </w:pPr>
      <w:r w:rsidRPr="0018760A">
        <w:rPr>
          <w:rFonts w:ascii="Arial" w:hAnsi="Arial" w:cs="Arial"/>
          <w:szCs w:val="26"/>
        </w:rPr>
        <w:t>Vorschriften über elektrische Anlagen (VDE-/DIN-Normen)</w:t>
      </w:r>
    </w:p>
    <w:p w14:paraId="38FF94C1" w14:textId="77777777" w:rsidR="0021148C" w:rsidRPr="0018760A" w:rsidRDefault="0021148C" w:rsidP="0021148C">
      <w:pPr>
        <w:pStyle w:val="Listenabsatz"/>
        <w:numPr>
          <w:ilvl w:val="0"/>
          <w:numId w:val="2"/>
        </w:numPr>
        <w:rPr>
          <w:rFonts w:ascii="Arial" w:hAnsi="Arial" w:cs="Arial"/>
          <w:color w:val="000000" w:themeColor="text1"/>
          <w:szCs w:val="26"/>
        </w:rPr>
      </w:pPr>
      <w:r w:rsidRPr="0018760A">
        <w:rPr>
          <w:rFonts w:ascii="Arial" w:hAnsi="Arial" w:cs="Arial"/>
          <w:color w:val="000000" w:themeColor="text1"/>
          <w:szCs w:val="26"/>
        </w:rPr>
        <w:t xml:space="preserve">Unfallverhütungsvorschriften nach </w:t>
      </w:r>
      <w:r w:rsidR="00E54962" w:rsidRPr="0018760A">
        <w:rPr>
          <w:rFonts w:ascii="Arial" w:hAnsi="Arial" w:cs="Arial"/>
          <w:color w:val="000000" w:themeColor="text1"/>
          <w:szCs w:val="26"/>
        </w:rPr>
        <w:t>D</w:t>
      </w:r>
      <w:r w:rsidRPr="0018760A">
        <w:rPr>
          <w:rFonts w:ascii="Arial" w:hAnsi="Arial" w:cs="Arial"/>
          <w:color w:val="000000" w:themeColor="text1"/>
          <w:szCs w:val="26"/>
        </w:rPr>
        <w:t>GUV</w:t>
      </w:r>
    </w:p>
    <w:p w14:paraId="3FFA72F3" w14:textId="77777777" w:rsidR="00E54962" w:rsidRPr="0018760A" w:rsidRDefault="00E54962" w:rsidP="00E54962">
      <w:pPr>
        <w:pStyle w:val="Listenabsatz"/>
        <w:numPr>
          <w:ilvl w:val="0"/>
          <w:numId w:val="2"/>
        </w:numPr>
        <w:rPr>
          <w:rFonts w:ascii="Arial" w:hAnsi="Arial" w:cs="Arial"/>
          <w:szCs w:val="26"/>
        </w:rPr>
      </w:pPr>
      <w:r w:rsidRPr="0018760A">
        <w:rPr>
          <w:rFonts w:ascii="Arial" w:hAnsi="Arial" w:cs="Arial"/>
          <w:szCs w:val="26"/>
        </w:rPr>
        <w:t>EG Maschinenrichtlinie 98/37/ EG,</w:t>
      </w:r>
    </w:p>
    <w:p w14:paraId="0274634D" w14:textId="77777777" w:rsidR="00EF28BD" w:rsidRPr="0018760A" w:rsidRDefault="00E54962" w:rsidP="00322533">
      <w:pPr>
        <w:pStyle w:val="Listenabsatz"/>
        <w:numPr>
          <w:ilvl w:val="0"/>
          <w:numId w:val="2"/>
        </w:numPr>
        <w:rPr>
          <w:rFonts w:ascii="Arial" w:hAnsi="Arial" w:cs="Arial"/>
          <w:szCs w:val="26"/>
        </w:rPr>
      </w:pPr>
      <w:r w:rsidRPr="0018760A">
        <w:rPr>
          <w:rFonts w:ascii="Arial" w:hAnsi="Arial" w:cs="Arial"/>
          <w:szCs w:val="26"/>
        </w:rPr>
        <w:t>EG EMV - Verträglichkeit 89/336/EWG</w:t>
      </w:r>
    </w:p>
    <w:p w14:paraId="791B2FEE" w14:textId="5D00CAE4" w:rsidR="004A01D9" w:rsidRPr="0018760A" w:rsidRDefault="004A01D9" w:rsidP="00322533">
      <w:pPr>
        <w:pStyle w:val="Listenabsatz"/>
        <w:numPr>
          <w:ilvl w:val="0"/>
          <w:numId w:val="2"/>
        </w:numPr>
        <w:rPr>
          <w:rFonts w:ascii="Arial" w:hAnsi="Arial" w:cs="Arial"/>
          <w:szCs w:val="26"/>
        </w:rPr>
      </w:pPr>
      <w:r w:rsidRPr="0018760A">
        <w:rPr>
          <w:rFonts w:ascii="Arial" w:hAnsi="Arial" w:cs="Arial"/>
          <w:szCs w:val="26"/>
        </w:rPr>
        <w:t>EU Verordnung 2019/2144</w:t>
      </w:r>
    </w:p>
    <w:p w14:paraId="62FE4F63" w14:textId="3F8E5AB7" w:rsidR="0098001C" w:rsidRPr="0018760A" w:rsidRDefault="0098001C" w:rsidP="003B5397">
      <w:pPr>
        <w:rPr>
          <w:rFonts w:ascii="Arial" w:hAnsi="Arial" w:cs="Arial"/>
          <w:szCs w:val="26"/>
          <w:highlight w:val="red"/>
        </w:rPr>
      </w:pPr>
    </w:p>
    <w:p w14:paraId="01705F1F" w14:textId="77777777" w:rsidR="00967011" w:rsidRPr="0018760A" w:rsidRDefault="003B5397" w:rsidP="00B7768F">
      <w:pPr>
        <w:rPr>
          <w:rFonts w:ascii="Arial" w:hAnsi="Arial" w:cs="Arial"/>
          <w:szCs w:val="26"/>
        </w:rPr>
      </w:pPr>
      <w:r w:rsidRPr="0018760A">
        <w:rPr>
          <w:rFonts w:ascii="Arial" w:hAnsi="Arial" w:cs="Arial"/>
          <w:szCs w:val="26"/>
        </w:rPr>
        <w:t>Auf eventuelle notwendige Ausnahmegenehmigungen ist im Angebot durch den Auftragnehmer hinzuweisen.</w:t>
      </w:r>
      <w:r w:rsidR="000D2026" w:rsidRPr="0018760A">
        <w:rPr>
          <w:rFonts w:ascii="Arial" w:hAnsi="Arial" w:cs="Arial"/>
          <w:szCs w:val="26"/>
        </w:rPr>
        <w:t xml:space="preserve"> </w:t>
      </w:r>
      <w:r w:rsidRPr="0018760A">
        <w:rPr>
          <w:rFonts w:ascii="Arial" w:hAnsi="Arial" w:cs="Arial"/>
          <w:szCs w:val="26"/>
        </w:rPr>
        <w:t xml:space="preserve">Bei Angebotsabgabe sind die Zertifikate </w:t>
      </w:r>
      <w:r w:rsidRPr="0018760A">
        <w:rPr>
          <w:rFonts w:ascii="Arial" w:hAnsi="Arial" w:cs="Arial"/>
          <w:szCs w:val="26"/>
        </w:rPr>
        <w:lastRenderedPageBreak/>
        <w:t>(Crashtest etc.) als schriftliche Nachweise lückenlos und ausführlich nachzuweisen und dem Angebot beizulegen.</w:t>
      </w:r>
      <w:r w:rsidR="000D2026" w:rsidRPr="0018760A">
        <w:rPr>
          <w:rFonts w:ascii="Arial" w:hAnsi="Arial" w:cs="Arial"/>
          <w:szCs w:val="26"/>
        </w:rPr>
        <w:t xml:space="preserve"> </w:t>
      </w:r>
      <w:r w:rsidRPr="0018760A">
        <w:rPr>
          <w:rFonts w:ascii="Arial" w:hAnsi="Arial" w:cs="Arial"/>
          <w:szCs w:val="26"/>
        </w:rPr>
        <w:t>Die Nachweisverfahren müssen durch eine anerkannte Prüfstelle (z.B. TÜV) genehmigt sein. Die Zulassungsbescheinigungen der Prüfstelle sind beizufügen.</w:t>
      </w:r>
      <w:r w:rsidR="00967011" w:rsidRPr="0018760A">
        <w:rPr>
          <w:rFonts w:ascii="Arial" w:hAnsi="Arial" w:cs="Arial"/>
          <w:szCs w:val="26"/>
        </w:rPr>
        <w:t xml:space="preserve"> </w:t>
      </w:r>
    </w:p>
    <w:p w14:paraId="4EFDD4B2" w14:textId="77777777" w:rsidR="00C450A7" w:rsidRPr="0018760A" w:rsidRDefault="00C450A7" w:rsidP="00B7768F">
      <w:pPr>
        <w:rPr>
          <w:rFonts w:ascii="Arial" w:hAnsi="Arial" w:cs="Arial"/>
          <w:szCs w:val="26"/>
        </w:rPr>
      </w:pPr>
    </w:p>
    <w:p w14:paraId="7AD57F7D" w14:textId="4C9BB1C6" w:rsidR="00C450A7" w:rsidRPr="0018760A" w:rsidRDefault="00C450A7" w:rsidP="00C450A7">
      <w:pPr>
        <w:rPr>
          <w:rFonts w:ascii="Arial" w:hAnsi="Arial" w:cs="Arial"/>
          <w:szCs w:val="26"/>
        </w:rPr>
      </w:pPr>
      <w:r w:rsidRPr="0018760A">
        <w:rPr>
          <w:rFonts w:ascii="Arial" w:hAnsi="Arial" w:cs="Arial"/>
          <w:szCs w:val="26"/>
        </w:rPr>
        <w:t>Der Ausl</w:t>
      </w:r>
      <w:r w:rsidR="004A01D9" w:rsidRPr="0018760A">
        <w:rPr>
          <w:rFonts w:ascii="Arial" w:hAnsi="Arial" w:cs="Arial"/>
          <w:szCs w:val="26"/>
        </w:rPr>
        <w:t>ieferungstermin des Fahrzeuges</w:t>
      </w:r>
      <w:r w:rsidRPr="0018760A">
        <w:rPr>
          <w:rFonts w:ascii="Arial" w:hAnsi="Arial" w:cs="Arial"/>
          <w:szCs w:val="26"/>
        </w:rPr>
        <w:t xml:space="preserve"> ist dem Auftraggeber schriftlich mitzuteilen.</w:t>
      </w:r>
    </w:p>
    <w:p w14:paraId="6B88C702" w14:textId="77777777" w:rsidR="003E1ACE" w:rsidRPr="0018760A" w:rsidRDefault="003E1ACE" w:rsidP="00C450A7">
      <w:pPr>
        <w:rPr>
          <w:rFonts w:ascii="Arial" w:hAnsi="Arial" w:cs="Arial"/>
          <w:szCs w:val="26"/>
        </w:rPr>
      </w:pPr>
    </w:p>
    <w:p w14:paraId="79478771" w14:textId="77777777" w:rsidR="003E1ACE" w:rsidRPr="0018760A" w:rsidRDefault="003E1ACE" w:rsidP="003E1ACE">
      <w:pPr>
        <w:rPr>
          <w:rFonts w:ascii="Arial" w:hAnsi="Arial" w:cs="Arial"/>
          <w:szCs w:val="26"/>
        </w:rPr>
      </w:pPr>
      <w:r w:rsidRPr="0018760A">
        <w:rPr>
          <w:rFonts w:ascii="Arial" w:hAnsi="Arial" w:cs="Arial"/>
          <w:szCs w:val="26"/>
        </w:rPr>
        <w:t xml:space="preserve">Sind bestimmte einzelne Angaben des Bieters in diesem Leistungsverzeichnis gefordert, sind diese direkt im Leistungsverzeichnis einzutragen bzw. anzukreuzen, oder als Anlage beizufügen. Hierbei handelt es sich z.T. um reine Abfragedaten aber auch um Bewertungskriterien die vom Auftraggeber bei der Wertung der </w:t>
      </w:r>
      <w:r w:rsidR="000D2026" w:rsidRPr="0018760A">
        <w:rPr>
          <w:rFonts w:ascii="Arial" w:hAnsi="Arial" w:cs="Arial"/>
          <w:szCs w:val="26"/>
        </w:rPr>
        <w:t>Angebote berücksichtigt werden.</w:t>
      </w:r>
    </w:p>
    <w:p w14:paraId="4823F3A9" w14:textId="77777777" w:rsidR="003E1ACE" w:rsidRPr="0018760A" w:rsidRDefault="003E1ACE" w:rsidP="003E1ACE">
      <w:pPr>
        <w:rPr>
          <w:rFonts w:ascii="Arial" w:hAnsi="Arial" w:cs="Arial"/>
          <w:szCs w:val="26"/>
        </w:rPr>
      </w:pPr>
    </w:p>
    <w:p w14:paraId="26476CBE" w14:textId="77777777" w:rsidR="003E1ACE" w:rsidRPr="0018760A" w:rsidRDefault="003E1ACE" w:rsidP="003E1ACE">
      <w:pPr>
        <w:rPr>
          <w:rFonts w:ascii="Arial" w:hAnsi="Arial" w:cs="Arial"/>
          <w:szCs w:val="26"/>
        </w:rPr>
      </w:pPr>
      <w:r w:rsidRPr="0018760A">
        <w:rPr>
          <w:rFonts w:ascii="Arial" w:hAnsi="Arial" w:cs="Arial"/>
          <w:szCs w:val="26"/>
        </w:rPr>
        <w:t>Ergänzungen, Änderungen oder ähnliches im Leistungsverzeichnis führen zum Ausschluss des Angebotes.</w:t>
      </w:r>
    </w:p>
    <w:p w14:paraId="1D238067" w14:textId="77777777" w:rsidR="00A24E10" w:rsidRPr="0018760A" w:rsidRDefault="00A24E10" w:rsidP="003E1ACE">
      <w:pPr>
        <w:rPr>
          <w:rFonts w:ascii="Arial" w:hAnsi="Arial" w:cs="Arial"/>
          <w:szCs w:val="26"/>
        </w:rPr>
      </w:pPr>
    </w:p>
    <w:p w14:paraId="7601BEEA" w14:textId="77777777" w:rsidR="00A24E10" w:rsidRPr="0018760A" w:rsidRDefault="00A24E10" w:rsidP="003E1ACE">
      <w:pPr>
        <w:rPr>
          <w:rFonts w:ascii="Arial" w:hAnsi="Arial" w:cs="Arial"/>
          <w:szCs w:val="26"/>
        </w:rPr>
      </w:pPr>
      <w:r w:rsidRPr="0018760A">
        <w:rPr>
          <w:rFonts w:ascii="Arial" w:hAnsi="Arial" w:cs="Arial"/>
          <w:szCs w:val="26"/>
        </w:rPr>
        <w:t>Die im Leistungsverzeichnis aufgeführten Einzelpositionen, sind Mindestanforderungen und sind von den Bietern zu erfüllen.</w:t>
      </w:r>
    </w:p>
    <w:p w14:paraId="3C060C7F" w14:textId="77777777" w:rsidR="003E1ACE" w:rsidRPr="0018760A" w:rsidRDefault="003E1ACE" w:rsidP="003E1ACE">
      <w:pPr>
        <w:rPr>
          <w:rFonts w:ascii="Arial" w:hAnsi="Arial" w:cs="Arial"/>
          <w:szCs w:val="26"/>
        </w:rPr>
      </w:pPr>
    </w:p>
    <w:p w14:paraId="4F1A36C8" w14:textId="77777777" w:rsidR="003E1ACE" w:rsidRPr="0018760A" w:rsidRDefault="003E1ACE" w:rsidP="003E1ACE">
      <w:pPr>
        <w:rPr>
          <w:rFonts w:ascii="Arial" w:hAnsi="Arial" w:cs="Arial"/>
          <w:szCs w:val="26"/>
        </w:rPr>
      </w:pPr>
      <w:r w:rsidRPr="0018760A">
        <w:rPr>
          <w:rFonts w:ascii="Arial" w:hAnsi="Arial" w:cs="Arial"/>
          <w:szCs w:val="26"/>
        </w:rPr>
        <w:t xml:space="preserve">Wenn Anpassungen oder Änderungen vorgenommen werden mussten, sind die Mehrpreise bzw. Minderpreise in dem </w:t>
      </w:r>
      <w:r w:rsidR="00A24E10" w:rsidRPr="0018760A">
        <w:rPr>
          <w:rFonts w:ascii="Arial" w:hAnsi="Arial" w:cs="Arial"/>
          <w:szCs w:val="26"/>
        </w:rPr>
        <w:t>Protokoll</w:t>
      </w:r>
      <w:r w:rsidRPr="0018760A">
        <w:rPr>
          <w:rFonts w:ascii="Arial" w:hAnsi="Arial" w:cs="Arial"/>
          <w:szCs w:val="26"/>
        </w:rPr>
        <w:t xml:space="preserve"> einzutragen.</w:t>
      </w:r>
    </w:p>
    <w:p w14:paraId="3BB47DE8" w14:textId="77777777" w:rsidR="009A25E4" w:rsidRPr="0018760A" w:rsidRDefault="009A25E4" w:rsidP="00B7768F">
      <w:pPr>
        <w:rPr>
          <w:rFonts w:ascii="Arial" w:hAnsi="Arial" w:cs="Arial"/>
          <w:szCs w:val="26"/>
        </w:rPr>
      </w:pPr>
    </w:p>
    <w:p w14:paraId="6032336C" w14:textId="337DE7A3" w:rsidR="00A209B3" w:rsidRPr="0018760A" w:rsidRDefault="003B5397" w:rsidP="00891E8C">
      <w:pPr>
        <w:rPr>
          <w:rFonts w:ascii="Arial" w:hAnsi="Arial" w:cs="Arial"/>
          <w:szCs w:val="26"/>
        </w:rPr>
        <w:sectPr w:rsidR="00A209B3" w:rsidRPr="0018760A" w:rsidSect="003E68C9">
          <w:headerReference w:type="default" r:id="rId8"/>
          <w:footerReference w:type="default" r:id="rId9"/>
          <w:pgSz w:w="11906" w:h="16838"/>
          <w:pgMar w:top="1418" w:right="1418" w:bottom="1134" w:left="1418" w:header="709" w:footer="709" w:gutter="0"/>
          <w:cols w:space="720"/>
          <w:docGrid w:linePitch="360"/>
        </w:sectPr>
      </w:pPr>
      <w:r w:rsidRPr="0018760A">
        <w:rPr>
          <w:rFonts w:ascii="Arial" w:hAnsi="Arial" w:cs="Arial"/>
          <w:szCs w:val="26"/>
          <w:highlight w:val="yellow"/>
        </w:rPr>
        <w:t xml:space="preserve">Die LB von dem Auftraggeber ist über die gesamte Projektlaufzeit, </w:t>
      </w:r>
      <w:r w:rsidR="00B7768F" w:rsidRPr="0018760A">
        <w:rPr>
          <w:rFonts w:ascii="Arial" w:hAnsi="Arial" w:cs="Arial"/>
          <w:szCs w:val="26"/>
          <w:highlight w:val="yellow"/>
        </w:rPr>
        <w:t xml:space="preserve">bis hin zur Endabnahme, </w:t>
      </w:r>
      <w:r w:rsidR="00D87721" w:rsidRPr="0018760A">
        <w:rPr>
          <w:rFonts w:ascii="Arial" w:hAnsi="Arial" w:cs="Arial"/>
          <w:szCs w:val="26"/>
          <w:highlight w:val="yellow"/>
        </w:rPr>
        <w:t>bindend</w:t>
      </w:r>
      <w:r w:rsidR="0098001C" w:rsidRPr="0018760A">
        <w:rPr>
          <w:rFonts w:ascii="Arial" w:hAnsi="Arial" w:cs="Arial"/>
          <w:szCs w:val="26"/>
          <w:highlight w:val="yellow"/>
        </w:rPr>
        <w:t>.</w:t>
      </w:r>
    </w:p>
    <w:p w14:paraId="5D4C0261" w14:textId="101C2409" w:rsidR="00891E8C" w:rsidRPr="0018760A" w:rsidRDefault="00891E8C" w:rsidP="00A209B3">
      <w:pPr>
        <w:pStyle w:val="berschrift1"/>
        <w:rPr>
          <w:rFonts w:ascii="Arial" w:hAnsi="Arial" w:cs="Arial"/>
        </w:rPr>
      </w:pPr>
      <w:r w:rsidRPr="0018760A">
        <w:rPr>
          <w:rFonts w:ascii="Arial" w:hAnsi="Arial" w:cs="Arial"/>
        </w:rPr>
        <w:lastRenderedPageBreak/>
        <w:t>Fahrgestell</w:t>
      </w:r>
    </w:p>
    <w:p w14:paraId="52061016" w14:textId="0F2C6CDE" w:rsidR="00891E8C" w:rsidRPr="0018760A" w:rsidRDefault="00891E8C" w:rsidP="00891E8C">
      <w:pPr>
        <w:ind w:right="2268"/>
        <w:rPr>
          <w:rFonts w:ascii="Arial" w:hAnsi="Arial" w:cs="Arial"/>
        </w:rPr>
      </w:pPr>
    </w:p>
    <w:p w14:paraId="36592D62" w14:textId="5DEC7B02" w:rsidR="005A1AD9" w:rsidRPr="0018760A" w:rsidRDefault="005A1AD9" w:rsidP="005A1AD9">
      <w:pPr>
        <w:pStyle w:val="berschrift2"/>
        <w:rPr>
          <w:rFonts w:ascii="Arial" w:hAnsi="Arial" w:cs="Arial"/>
        </w:rPr>
      </w:pPr>
      <w:r w:rsidRPr="0018760A">
        <w:rPr>
          <w:rFonts w:ascii="Arial" w:hAnsi="Arial" w:cs="Arial"/>
        </w:rPr>
        <w:t>Typ</w:t>
      </w:r>
    </w:p>
    <w:p w14:paraId="011B3732" w14:textId="1CADDB3E" w:rsidR="00271805" w:rsidRPr="00136B66" w:rsidRDefault="00271805" w:rsidP="00271805">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804216C" w14:textId="62D1D2E7" w:rsidR="00891E8C" w:rsidRPr="0018760A" w:rsidRDefault="00891E8C" w:rsidP="00891E8C">
      <w:pPr>
        <w:rPr>
          <w:rFonts w:ascii="Arial" w:hAnsi="Arial" w:cs="Arial"/>
        </w:rPr>
      </w:pPr>
      <w:r w:rsidRPr="0018760A">
        <w:rPr>
          <w:rFonts w:ascii="Arial" w:hAnsi="Arial" w:cs="Arial"/>
        </w:rPr>
        <w:t>Bei dem hier ausgeschriebenen Fahrzeug handelt es sich um ein sogenanntes</w:t>
      </w:r>
      <w:r w:rsidR="006C5ED7">
        <w:rPr>
          <w:rFonts w:ascii="Arial" w:hAnsi="Arial" w:cs="Arial"/>
        </w:rPr>
        <w:t xml:space="preserve"> Mini oder City</w:t>
      </w:r>
      <w:r w:rsidRPr="0018760A">
        <w:rPr>
          <w:rFonts w:ascii="Arial" w:hAnsi="Arial" w:cs="Arial"/>
        </w:rPr>
        <w:t xml:space="preserve"> „Sport</w:t>
      </w:r>
      <w:r w:rsidR="004A01D9" w:rsidRPr="0018760A">
        <w:rPr>
          <w:rFonts w:ascii="Arial" w:hAnsi="Arial" w:cs="Arial"/>
        </w:rPr>
        <w:t xml:space="preserve"> Utility </w:t>
      </w:r>
      <w:proofErr w:type="spellStart"/>
      <w:r w:rsidR="004A01D9" w:rsidRPr="0018760A">
        <w:rPr>
          <w:rFonts w:ascii="Arial" w:hAnsi="Arial" w:cs="Arial"/>
        </w:rPr>
        <w:t>Vehicle</w:t>
      </w:r>
      <w:proofErr w:type="spellEnd"/>
      <w:r w:rsidR="004A01D9" w:rsidRPr="0018760A">
        <w:rPr>
          <w:rFonts w:ascii="Arial" w:hAnsi="Arial" w:cs="Arial"/>
        </w:rPr>
        <w:t xml:space="preserve"> (SUV)“ mit fünf</w:t>
      </w:r>
      <w:r w:rsidRPr="0018760A">
        <w:rPr>
          <w:rFonts w:ascii="Arial" w:hAnsi="Arial" w:cs="Arial"/>
        </w:rPr>
        <w:t xml:space="preserve"> Sitzplätzen.</w:t>
      </w:r>
    </w:p>
    <w:p w14:paraId="6183126F" w14:textId="77777777" w:rsidR="00891E8C" w:rsidRPr="0018760A" w:rsidRDefault="00891E8C" w:rsidP="00891E8C">
      <w:pPr>
        <w:rPr>
          <w:rFonts w:ascii="Arial" w:hAnsi="Arial" w:cs="Arial"/>
        </w:rPr>
      </w:pPr>
    </w:p>
    <w:p w14:paraId="7C67233B" w14:textId="33707797" w:rsidR="00891E8C" w:rsidRPr="0018760A" w:rsidRDefault="004A01D9" w:rsidP="00891E8C">
      <w:pPr>
        <w:rPr>
          <w:rFonts w:ascii="Arial" w:hAnsi="Arial" w:cs="Arial"/>
        </w:rPr>
      </w:pPr>
      <w:r w:rsidRPr="0018760A">
        <w:rPr>
          <w:rFonts w:ascii="Arial" w:hAnsi="Arial" w:cs="Arial"/>
        </w:rPr>
        <w:t xml:space="preserve">Das Fahrzeug ist ein 4/5 </w:t>
      </w:r>
      <w:proofErr w:type="spellStart"/>
      <w:r w:rsidRPr="0018760A">
        <w:rPr>
          <w:rFonts w:ascii="Arial" w:hAnsi="Arial" w:cs="Arial"/>
        </w:rPr>
        <w:t>Türer</w:t>
      </w:r>
      <w:proofErr w:type="spellEnd"/>
      <w:r w:rsidR="00891E8C" w:rsidRPr="0018760A">
        <w:rPr>
          <w:rFonts w:ascii="Arial" w:hAnsi="Arial" w:cs="Arial"/>
        </w:rPr>
        <w:t xml:space="preserve"> </w:t>
      </w:r>
    </w:p>
    <w:p w14:paraId="2053E394" w14:textId="126D2626" w:rsidR="00891E8C" w:rsidRPr="0018760A" w:rsidRDefault="00891E8C" w:rsidP="00891E8C">
      <w:pPr>
        <w:rPr>
          <w:rFonts w:ascii="Arial" w:hAnsi="Arial" w:cs="Arial"/>
        </w:rPr>
      </w:pPr>
    </w:p>
    <w:p w14:paraId="4D4E78D6" w14:textId="77777777" w:rsidR="00891E8C" w:rsidRPr="0018760A" w:rsidRDefault="00891E8C" w:rsidP="00891E8C">
      <w:pPr>
        <w:rPr>
          <w:rFonts w:ascii="Arial" w:hAnsi="Arial" w:cs="Arial"/>
        </w:rPr>
      </w:pPr>
      <w:r w:rsidRPr="0018760A">
        <w:rPr>
          <w:rFonts w:ascii="Arial" w:hAnsi="Arial" w:cs="Arial"/>
        </w:rPr>
        <w:t xml:space="preserve">Fabrikat angeben: </w:t>
      </w:r>
    </w:p>
    <w:p w14:paraId="567E7BF0" w14:textId="77777777" w:rsidR="00891E8C" w:rsidRPr="0018760A" w:rsidRDefault="00891E8C" w:rsidP="00891E8C">
      <w:pPr>
        <w:rPr>
          <w:rFonts w:ascii="Arial" w:hAnsi="Arial" w:cs="Arial"/>
        </w:rPr>
      </w:pPr>
    </w:p>
    <w:p w14:paraId="4B6BAD04" w14:textId="693AD837" w:rsidR="00891E8C" w:rsidRPr="0018760A" w:rsidRDefault="00891E8C" w:rsidP="00891E8C">
      <w:pPr>
        <w:rPr>
          <w:rFonts w:ascii="Arial" w:hAnsi="Arial" w:cs="Arial"/>
        </w:rPr>
      </w:pPr>
      <w:r w:rsidRPr="0018760A">
        <w:rPr>
          <w:rFonts w:ascii="Arial" w:hAnsi="Arial" w:cs="Arial"/>
        </w:rPr>
        <w:t xml:space="preserve">......................................... </w:t>
      </w:r>
    </w:p>
    <w:p w14:paraId="7CD940D3" w14:textId="77777777" w:rsidR="00891E8C" w:rsidRPr="0018760A" w:rsidRDefault="00891E8C" w:rsidP="00891E8C">
      <w:pPr>
        <w:rPr>
          <w:rFonts w:ascii="Arial" w:hAnsi="Arial" w:cs="Arial"/>
        </w:rPr>
      </w:pPr>
      <w:r w:rsidRPr="0018760A">
        <w:rPr>
          <w:rFonts w:ascii="Arial" w:hAnsi="Arial" w:cs="Arial"/>
        </w:rPr>
        <w:t xml:space="preserve">Fahrzeugtyp angeben:  </w:t>
      </w:r>
    </w:p>
    <w:p w14:paraId="3598DEB5" w14:textId="77777777" w:rsidR="00891E8C" w:rsidRPr="0018760A" w:rsidRDefault="00891E8C" w:rsidP="00891E8C">
      <w:pPr>
        <w:rPr>
          <w:rFonts w:ascii="Arial" w:hAnsi="Arial" w:cs="Arial"/>
        </w:rPr>
      </w:pPr>
    </w:p>
    <w:p w14:paraId="773E41E9" w14:textId="6A4675DB" w:rsidR="00891E8C" w:rsidRPr="0018760A" w:rsidRDefault="00891E8C" w:rsidP="00891E8C">
      <w:pPr>
        <w:rPr>
          <w:rFonts w:ascii="Arial" w:hAnsi="Arial" w:cs="Arial"/>
        </w:rPr>
      </w:pPr>
      <w:r w:rsidRPr="0018760A">
        <w:rPr>
          <w:rFonts w:ascii="Arial" w:hAnsi="Arial" w:cs="Arial"/>
        </w:rPr>
        <w:t>.........................................</w:t>
      </w:r>
    </w:p>
    <w:p w14:paraId="2C243AEF" w14:textId="77777777" w:rsidR="005A1AD9" w:rsidRPr="0018760A" w:rsidRDefault="005A1AD9" w:rsidP="00891E8C">
      <w:pPr>
        <w:rPr>
          <w:rFonts w:ascii="Arial" w:hAnsi="Arial" w:cs="Arial"/>
        </w:rPr>
      </w:pPr>
    </w:p>
    <w:p w14:paraId="0C85B574" w14:textId="008ED93E" w:rsidR="00055A6A" w:rsidRPr="0018760A" w:rsidRDefault="00055A6A" w:rsidP="00891E8C">
      <w:pPr>
        <w:rPr>
          <w:rFonts w:ascii="Arial" w:hAnsi="Arial" w:cs="Arial"/>
        </w:rPr>
      </w:pPr>
    </w:p>
    <w:p w14:paraId="0330D88C" w14:textId="10D64F3B" w:rsidR="00055A6A" w:rsidRPr="0018760A" w:rsidRDefault="00055A6A" w:rsidP="00055A6A">
      <w:pPr>
        <w:pStyle w:val="berschrift2"/>
        <w:rPr>
          <w:rFonts w:ascii="Arial" w:hAnsi="Arial" w:cs="Arial"/>
        </w:rPr>
      </w:pPr>
      <w:r w:rsidRPr="0018760A">
        <w:rPr>
          <w:rFonts w:ascii="Arial" w:hAnsi="Arial" w:cs="Arial"/>
        </w:rPr>
        <w:t>Abmessungen</w:t>
      </w:r>
    </w:p>
    <w:p w14:paraId="08AA4422" w14:textId="07047A96" w:rsidR="00055A6A" w:rsidRPr="0018760A" w:rsidRDefault="00055A6A" w:rsidP="00055A6A">
      <w:pPr>
        <w:rPr>
          <w:rFonts w:ascii="Arial" w:hAnsi="Arial" w:cs="Arial"/>
        </w:rPr>
      </w:pPr>
    </w:p>
    <w:p w14:paraId="51DF82BD" w14:textId="09622D32" w:rsidR="00055A6A" w:rsidRDefault="00055A6A" w:rsidP="00055A6A">
      <w:pPr>
        <w:rPr>
          <w:rFonts w:ascii="Arial" w:hAnsi="Arial" w:cs="Arial"/>
        </w:rPr>
      </w:pPr>
      <w:r w:rsidRPr="0018760A">
        <w:rPr>
          <w:rFonts w:ascii="Arial" w:hAnsi="Arial" w:cs="Arial"/>
          <w:b/>
        </w:rPr>
        <w:t>Länge:</w:t>
      </w:r>
      <w:r w:rsidRPr="0018760A">
        <w:rPr>
          <w:rFonts w:ascii="Arial" w:hAnsi="Arial" w:cs="Arial"/>
        </w:rPr>
        <w:t xml:space="preserve"> </w:t>
      </w:r>
      <w:r w:rsidR="00546A5A" w:rsidRPr="0018760A">
        <w:rPr>
          <w:rFonts w:ascii="Arial" w:hAnsi="Arial" w:cs="Arial"/>
        </w:rPr>
        <w:tab/>
      </w:r>
      <w:r w:rsidR="00546A5A" w:rsidRPr="0018760A">
        <w:rPr>
          <w:rFonts w:ascii="Arial" w:hAnsi="Arial" w:cs="Arial"/>
        </w:rPr>
        <w:tab/>
      </w:r>
      <w:r w:rsidR="00546A5A" w:rsidRPr="0018760A">
        <w:rPr>
          <w:rFonts w:ascii="Arial" w:hAnsi="Arial" w:cs="Arial"/>
        </w:rPr>
        <w:tab/>
      </w:r>
      <w:r w:rsidRPr="0018760A">
        <w:rPr>
          <w:rFonts w:ascii="Arial" w:hAnsi="Arial" w:cs="Arial"/>
        </w:rPr>
        <w:t>ca. 4</w:t>
      </w:r>
      <w:r w:rsidR="0018760A">
        <w:rPr>
          <w:rFonts w:ascii="Arial" w:hAnsi="Arial" w:cs="Arial"/>
        </w:rPr>
        <w:t>.</w:t>
      </w:r>
      <w:r w:rsidR="00670D49">
        <w:rPr>
          <w:rFonts w:ascii="Arial" w:hAnsi="Arial" w:cs="Arial"/>
        </w:rPr>
        <w:t>1</w:t>
      </w:r>
      <w:r w:rsidR="00953FB1">
        <w:rPr>
          <w:rFonts w:ascii="Arial" w:hAnsi="Arial" w:cs="Arial"/>
        </w:rPr>
        <w:t>0</w:t>
      </w:r>
      <w:r w:rsidRPr="0018760A">
        <w:rPr>
          <w:rFonts w:ascii="Arial" w:hAnsi="Arial" w:cs="Arial"/>
        </w:rPr>
        <w:t>0</w:t>
      </w:r>
      <w:r w:rsidR="0018760A">
        <w:rPr>
          <w:rFonts w:ascii="Arial" w:hAnsi="Arial" w:cs="Arial"/>
        </w:rPr>
        <w:t xml:space="preserve"> </w:t>
      </w:r>
      <w:r w:rsidRPr="0018760A">
        <w:rPr>
          <w:rFonts w:ascii="Arial" w:hAnsi="Arial" w:cs="Arial"/>
        </w:rPr>
        <w:t>mm</w:t>
      </w:r>
    </w:p>
    <w:p w14:paraId="25CEA47D" w14:textId="03890FED" w:rsidR="0018760A" w:rsidRPr="0018760A" w:rsidRDefault="0018760A" w:rsidP="00055A6A">
      <w:pPr>
        <w:rPr>
          <w:rFonts w:ascii="Arial" w:hAnsi="Arial" w:cs="Arial"/>
        </w:rPr>
      </w:pPr>
    </w:p>
    <w:p w14:paraId="519092AC" w14:textId="5CC1C5AF" w:rsidR="00055A6A" w:rsidRPr="0018760A" w:rsidRDefault="0018760A" w:rsidP="0018760A">
      <w:pPr>
        <w:jc w:val="left"/>
        <w:rPr>
          <w:rFonts w:ascii="Arial" w:hAnsi="Arial" w:cs="Arial"/>
        </w:rPr>
      </w:pPr>
      <w:r>
        <w:rPr>
          <w:rFonts w:ascii="Arial" w:hAnsi="Arial" w:cs="Arial"/>
        </w:rPr>
        <w:t xml:space="preserve">Länge angeben: </w:t>
      </w:r>
      <w:proofErr w:type="gramStart"/>
      <w:r w:rsidR="00055A6A" w:rsidRPr="0018760A">
        <w:rPr>
          <w:rFonts w:ascii="Arial" w:hAnsi="Arial" w:cs="Arial"/>
        </w:rPr>
        <w:t>……………………………………………..</w:t>
      </w:r>
      <w:proofErr w:type="gramEnd"/>
    </w:p>
    <w:p w14:paraId="675A3C97" w14:textId="77777777" w:rsidR="00055A6A" w:rsidRPr="0018760A" w:rsidRDefault="00055A6A" w:rsidP="00055A6A">
      <w:pPr>
        <w:rPr>
          <w:rFonts w:ascii="Arial" w:hAnsi="Arial" w:cs="Arial"/>
        </w:rPr>
      </w:pPr>
    </w:p>
    <w:p w14:paraId="5E70BCC7" w14:textId="2E031B7A" w:rsidR="00055A6A" w:rsidRDefault="00055A6A" w:rsidP="00055A6A">
      <w:pPr>
        <w:rPr>
          <w:rFonts w:ascii="Arial" w:hAnsi="Arial" w:cs="Arial"/>
        </w:rPr>
      </w:pPr>
      <w:r w:rsidRPr="0018760A">
        <w:rPr>
          <w:rFonts w:ascii="Arial" w:hAnsi="Arial" w:cs="Arial"/>
          <w:b/>
        </w:rPr>
        <w:t>Breite ohne Spiegel:</w:t>
      </w:r>
      <w:r w:rsidRPr="0018760A">
        <w:rPr>
          <w:rFonts w:ascii="Arial" w:hAnsi="Arial" w:cs="Arial"/>
        </w:rPr>
        <w:t xml:space="preserve"> </w:t>
      </w:r>
      <w:r w:rsidRPr="0018760A">
        <w:rPr>
          <w:rFonts w:ascii="Arial" w:hAnsi="Arial" w:cs="Arial"/>
        </w:rPr>
        <w:tab/>
        <w:t>ca. 1</w:t>
      </w:r>
      <w:r w:rsidR="0018760A">
        <w:rPr>
          <w:rFonts w:ascii="Arial" w:hAnsi="Arial" w:cs="Arial"/>
        </w:rPr>
        <w:t>.</w:t>
      </w:r>
      <w:r w:rsidR="006C5ED7">
        <w:rPr>
          <w:rFonts w:ascii="Arial" w:hAnsi="Arial" w:cs="Arial"/>
        </w:rPr>
        <w:t>70</w:t>
      </w:r>
      <w:r w:rsidRPr="0018760A">
        <w:rPr>
          <w:rFonts w:ascii="Arial" w:hAnsi="Arial" w:cs="Arial"/>
        </w:rPr>
        <w:t>0</w:t>
      </w:r>
      <w:r w:rsidR="0018760A">
        <w:rPr>
          <w:rFonts w:ascii="Arial" w:hAnsi="Arial" w:cs="Arial"/>
        </w:rPr>
        <w:t xml:space="preserve"> </w:t>
      </w:r>
      <w:r w:rsidRPr="0018760A">
        <w:rPr>
          <w:rFonts w:ascii="Arial" w:hAnsi="Arial" w:cs="Arial"/>
        </w:rPr>
        <w:t>mm</w:t>
      </w:r>
    </w:p>
    <w:p w14:paraId="63B79BA4" w14:textId="77777777" w:rsidR="0018760A" w:rsidRPr="0018760A" w:rsidRDefault="0018760A" w:rsidP="00055A6A">
      <w:pPr>
        <w:rPr>
          <w:rFonts w:ascii="Arial" w:hAnsi="Arial" w:cs="Arial"/>
        </w:rPr>
      </w:pPr>
    </w:p>
    <w:p w14:paraId="45CFCF5E" w14:textId="4EB44E02" w:rsidR="00055A6A" w:rsidRPr="0018760A" w:rsidRDefault="0018760A" w:rsidP="0018760A">
      <w:pPr>
        <w:jc w:val="left"/>
        <w:rPr>
          <w:rFonts w:ascii="Arial" w:hAnsi="Arial" w:cs="Arial"/>
        </w:rPr>
      </w:pPr>
      <w:r>
        <w:rPr>
          <w:rFonts w:ascii="Arial" w:hAnsi="Arial" w:cs="Arial"/>
        </w:rPr>
        <w:t xml:space="preserve">Breite angeben: </w:t>
      </w:r>
      <w:proofErr w:type="gramStart"/>
      <w:r w:rsidR="00055A6A" w:rsidRPr="0018760A">
        <w:rPr>
          <w:rFonts w:ascii="Arial" w:hAnsi="Arial" w:cs="Arial"/>
        </w:rPr>
        <w:t>……………………………………………..</w:t>
      </w:r>
      <w:proofErr w:type="gramEnd"/>
    </w:p>
    <w:p w14:paraId="5F776F70" w14:textId="03FB0305" w:rsidR="00055A6A" w:rsidRPr="0018760A" w:rsidRDefault="00055A6A" w:rsidP="00055A6A">
      <w:pPr>
        <w:rPr>
          <w:rFonts w:ascii="Arial" w:hAnsi="Arial" w:cs="Arial"/>
        </w:rPr>
      </w:pPr>
    </w:p>
    <w:p w14:paraId="4FAF766F" w14:textId="22A857A5" w:rsidR="00055A6A" w:rsidRDefault="00055A6A" w:rsidP="00055A6A">
      <w:pPr>
        <w:rPr>
          <w:rFonts w:ascii="Arial" w:hAnsi="Arial" w:cs="Arial"/>
        </w:rPr>
      </w:pPr>
      <w:r w:rsidRPr="0018760A">
        <w:rPr>
          <w:rFonts w:ascii="Arial" w:hAnsi="Arial" w:cs="Arial"/>
          <w:b/>
        </w:rPr>
        <w:t>Höhe ohne Blaulicht:</w:t>
      </w:r>
      <w:r w:rsidRPr="0018760A">
        <w:rPr>
          <w:rFonts w:ascii="Arial" w:hAnsi="Arial" w:cs="Arial"/>
        </w:rPr>
        <w:tab/>
        <w:t>ca. 1</w:t>
      </w:r>
      <w:r w:rsidR="0018760A">
        <w:rPr>
          <w:rFonts w:ascii="Arial" w:hAnsi="Arial" w:cs="Arial"/>
        </w:rPr>
        <w:t>.</w:t>
      </w:r>
      <w:r w:rsidR="006C5ED7">
        <w:rPr>
          <w:rFonts w:ascii="Arial" w:hAnsi="Arial" w:cs="Arial"/>
        </w:rPr>
        <w:t>570</w:t>
      </w:r>
      <w:r w:rsidR="0018760A">
        <w:rPr>
          <w:rFonts w:ascii="Arial" w:hAnsi="Arial" w:cs="Arial"/>
        </w:rPr>
        <w:t xml:space="preserve"> </w:t>
      </w:r>
      <w:r w:rsidRPr="0018760A">
        <w:rPr>
          <w:rFonts w:ascii="Arial" w:hAnsi="Arial" w:cs="Arial"/>
        </w:rPr>
        <w:t>mm</w:t>
      </w:r>
    </w:p>
    <w:p w14:paraId="079A1716" w14:textId="77777777" w:rsidR="0018760A" w:rsidRPr="0018760A" w:rsidRDefault="0018760A" w:rsidP="00055A6A">
      <w:pPr>
        <w:rPr>
          <w:rFonts w:ascii="Arial" w:hAnsi="Arial" w:cs="Arial"/>
        </w:rPr>
      </w:pPr>
    </w:p>
    <w:p w14:paraId="31D4E6D1" w14:textId="46A71631" w:rsidR="00055A6A" w:rsidRPr="0018760A" w:rsidRDefault="001677E4" w:rsidP="00055A6A">
      <w:pPr>
        <w:rPr>
          <w:rFonts w:ascii="Arial" w:hAnsi="Arial" w:cs="Arial"/>
        </w:rPr>
      </w:pPr>
      <w:r>
        <w:rPr>
          <w:rFonts w:ascii="Arial" w:hAnsi="Arial" w:cs="Arial"/>
        </w:rPr>
        <w:t xml:space="preserve">Höhe angeben: </w:t>
      </w:r>
      <w:proofErr w:type="gramStart"/>
      <w:r w:rsidR="00055A6A" w:rsidRPr="0018760A">
        <w:rPr>
          <w:rFonts w:ascii="Arial" w:hAnsi="Arial" w:cs="Arial"/>
        </w:rPr>
        <w:t>……………………………………………..</w:t>
      </w:r>
      <w:proofErr w:type="gramEnd"/>
    </w:p>
    <w:p w14:paraId="6E80C98B" w14:textId="5DC0C1B8" w:rsidR="00055A6A" w:rsidRPr="0018760A" w:rsidRDefault="00055A6A" w:rsidP="00055A6A">
      <w:pPr>
        <w:rPr>
          <w:rFonts w:ascii="Arial" w:hAnsi="Arial" w:cs="Arial"/>
        </w:rPr>
      </w:pPr>
    </w:p>
    <w:p w14:paraId="46D4A329" w14:textId="01ADC817" w:rsidR="00055A6A" w:rsidRPr="0018760A" w:rsidRDefault="00055A6A" w:rsidP="00055A6A">
      <w:pPr>
        <w:rPr>
          <w:rFonts w:ascii="Arial" w:hAnsi="Arial" w:cs="Arial"/>
        </w:rPr>
      </w:pPr>
      <w:r w:rsidRPr="0018760A">
        <w:rPr>
          <w:rFonts w:ascii="Arial" w:hAnsi="Arial" w:cs="Arial"/>
          <w:b/>
        </w:rPr>
        <w:t>Radstand:</w:t>
      </w:r>
      <w:r w:rsidRPr="0018760A">
        <w:rPr>
          <w:rFonts w:ascii="Arial" w:hAnsi="Arial" w:cs="Arial"/>
        </w:rPr>
        <w:tab/>
      </w:r>
      <w:r w:rsidRPr="0018760A">
        <w:rPr>
          <w:rFonts w:ascii="Arial" w:hAnsi="Arial" w:cs="Arial"/>
        </w:rPr>
        <w:tab/>
      </w:r>
      <w:r w:rsidRPr="0018760A">
        <w:rPr>
          <w:rFonts w:ascii="Arial" w:hAnsi="Arial" w:cs="Arial"/>
        </w:rPr>
        <w:tab/>
        <w:t>ca. 2</w:t>
      </w:r>
      <w:r w:rsidR="0018760A">
        <w:rPr>
          <w:rFonts w:ascii="Arial" w:hAnsi="Arial" w:cs="Arial"/>
        </w:rPr>
        <w:t>.</w:t>
      </w:r>
      <w:r w:rsidR="006C5ED7">
        <w:rPr>
          <w:rFonts w:ascii="Arial" w:hAnsi="Arial" w:cs="Arial"/>
        </w:rPr>
        <w:t>55</w:t>
      </w:r>
      <w:r w:rsidRPr="0018760A">
        <w:rPr>
          <w:rFonts w:ascii="Arial" w:hAnsi="Arial" w:cs="Arial"/>
        </w:rPr>
        <w:t>0</w:t>
      </w:r>
      <w:r w:rsidR="0018760A">
        <w:rPr>
          <w:rFonts w:ascii="Arial" w:hAnsi="Arial" w:cs="Arial"/>
        </w:rPr>
        <w:t xml:space="preserve"> </w:t>
      </w:r>
      <w:r w:rsidRPr="0018760A">
        <w:rPr>
          <w:rFonts w:ascii="Arial" w:hAnsi="Arial" w:cs="Arial"/>
        </w:rPr>
        <w:t>mm</w:t>
      </w:r>
    </w:p>
    <w:p w14:paraId="632EDC79" w14:textId="77777777" w:rsidR="001677E4" w:rsidRDefault="00055A6A" w:rsidP="00055A6A">
      <w:pPr>
        <w:rPr>
          <w:rFonts w:ascii="Arial" w:hAnsi="Arial" w:cs="Arial"/>
        </w:rPr>
      </w:pPr>
      <w:r w:rsidRPr="0018760A">
        <w:rPr>
          <w:rFonts w:ascii="Arial" w:hAnsi="Arial" w:cs="Arial"/>
        </w:rPr>
        <w:tab/>
      </w:r>
    </w:p>
    <w:p w14:paraId="0682D9F4" w14:textId="083570A0" w:rsidR="00055A6A" w:rsidRPr="0018760A" w:rsidRDefault="00055A6A" w:rsidP="00055A6A">
      <w:pPr>
        <w:rPr>
          <w:rFonts w:ascii="Arial" w:hAnsi="Arial" w:cs="Arial"/>
        </w:rPr>
      </w:pPr>
      <w:r w:rsidRPr="0018760A">
        <w:rPr>
          <w:rFonts w:ascii="Arial" w:hAnsi="Arial" w:cs="Arial"/>
        </w:rPr>
        <w:t>Ra</w:t>
      </w:r>
      <w:r w:rsidR="001677E4">
        <w:rPr>
          <w:rFonts w:ascii="Arial" w:hAnsi="Arial" w:cs="Arial"/>
        </w:rPr>
        <w:t xml:space="preserve">dstand angeben: </w:t>
      </w:r>
      <w:proofErr w:type="gramStart"/>
      <w:r w:rsidRPr="0018760A">
        <w:rPr>
          <w:rFonts w:ascii="Arial" w:hAnsi="Arial" w:cs="Arial"/>
        </w:rPr>
        <w:t>………………………………………..</w:t>
      </w:r>
      <w:proofErr w:type="gramEnd"/>
    </w:p>
    <w:p w14:paraId="32BC80F4" w14:textId="2412EDA4" w:rsidR="00055A6A" w:rsidRPr="0018760A" w:rsidRDefault="00055A6A" w:rsidP="00055A6A">
      <w:pPr>
        <w:rPr>
          <w:rFonts w:ascii="Arial" w:hAnsi="Arial" w:cs="Arial"/>
          <w:b/>
        </w:rPr>
      </w:pPr>
    </w:p>
    <w:p w14:paraId="053378A2" w14:textId="22A7A057" w:rsidR="00EF28BD" w:rsidRPr="0018760A" w:rsidRDefault="00EF28BD" w:rsidP="00055A6A">
      <w:pPr>
        <w:rPr>
          <w:rFonts w:ascii="Arial" w:hAnsi="Arial" w:cs="Arial"/>
          <w:b/>
        </w:rPr>
      </w:pPr>
    </w:p>
    <w:p w14:paraId="5396E30E" w14:textId="50FBACBD" w:rsidR="006C5ED7" w:rsidRDefault="006C5ED7">
      <w:pPr>
        <w:spacing w:after="160"/>
        <w:jc w:val="left"/>
        <w:rPr>
          <w:rFonts w:ascii="Arial" w:hAnsi="Arial" w:cs="Arial"/>
          <w:b/>
        </w:rPr>
      </w:pPr>
      <w:r>
        <w:rPr>
          <w:rFonts w:ascii="Arial" w:hAnsi="Arial" w:cs="Arial"/>
          <w:b/>
        </w:rPr>
        <w:br w:type="page"/>
      </w:r>
    </w:p>
    <w:p w14:paraId="70BF91A0" w14:textId="4C55B221" w:rsidR="00357F78" w:rsidRPr="0018760A" w:rsidRDefault="00357F78" w:rsidP="00891E8C">
      <w:pPr>
        <w:rPr>
          <w:rFonts w:ascii="Arial" w:hAnsi="Arial" w:cs="Arial"/>
        </w:rPr>
      </w:pPr>
    </w:p>
    <w:p w14:paraId="291CE81F" w14:textId="1B4F17BE" w:rsidR="00891E8C" w:rsidRPr="0018760A" w:rsidRDefault="00891E8C" w:rsidP="005A1AD9">
      <w:pPr>
        <w:pStyle w:val="berschrift2"/>
        <w:rPr>
          <w:rFonts w:ascii="Arial" w:hAnsi="Arial" w:cs="Arial"/>
        </w:rPr>
      </w:pPr>
      <w:r w:rsidRPr="0018760A">
        <w:rPr>
          <w:rFonts w:ascii="Arial" w:hAnsi="Arial" w:cs="Arial"/>
        </w:rPr>
        <w:t>Fahrzeuglackierung</w:t>
      </w:r>
    </w:p>
    <w:p w14:paraId="7B18FD38" w14:textId="77777777" w:rsidR="00271805" w:rsidRPr="00136B66" w:rsidRDefault="00271805" w:rsidP="00271805">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F516CDA" w14:textId="1C362184" w:rsidR="00891E8C" w:rsidRPr="0018760A" w:rsidRDefault="00891E8C" w:rsidP="00546A5A">
      <w:pPr>
        <w:rPr>
          <w:rFonts w:ascii="Arial" w:hAnsi="Arial" w:cs="Arial"/>
        </w:rPr>
      </w:pPr>
      <w:r w:rsidRPr="0018760A">
        <w:rPr>
          <w:rFonts w:ascii="Arial" w:hAnsi="Arial" w:cs="Arial"/>
        </w:rPr>
        <w:t xml:space="preserve">Das Fahrzeug ist in RAL 3000 oder </w:t>
      </w:r>
      <w:r w:rsidRPr="00953FB1">
        <w:rPr>
          <w:rFonts w:ascii="Arial" w:hAnsi="Arial" w:cs="Arial"/>
          <w:b/>
        </w:rPr>
        <w:t>ähnlich</w:t>
      </w:r>
      <w:r w:rsidRPr="0018760A">
        <w:rPr>
          <w:rFonts w:ascii="Arial" w:hAnsi="Arial" w:cs="Arial"/>
        </w:rPr>
        <w:t xml:space="preserve"> lackiert (inkl. Stoßfänger vorne un</w:t>
      </w:r>
      <w:r w:rsidR="00357F78" w:rsidRPr="0018760A">
        <w:rPr>
          <w:rFonts w:ascii="Arial" w:hAnsi="Arial" w:cs="Arial"/>
        </w:rPr>
        <w:t>d hinten).</w:t>
      </w:r>
    </w:p>
    <w:p w14:paraId="63B08FF4" w14:textId="77777777" w:rsidR="00546A5A" w:rsidRPr="0018760A" w:rsidRDefault="00546A5A" w:rsidP="00546A5A">
      <w:pPr>
        <w:rPr>
          <w:rFonts w:ascii="Arial" w:hAnsi="Arial" w:cs="Arial"/>
        </w:rPr>
      </w:pPr>
    </w:p>
    <w:p w14:paraId="31C9BD5D" w14:textId="259DFD6D" w:rsidR="00891E8C" w:rsidRPr="0018760A" w:rsidRDefault="00891E8C" w:rsidP="00891E8C">
      <w:pPr>
        <w:rPr>
          <w:rFonts w:ascii="Arial" w:hAnsi="Arial" w:cs="Arial"/>
        </w:rPr>
      </w:pPr>
      <w:r w:rsidRPr="0018760A">
        <w:rPr>
          <w:rFonts w:ascii="Arial" w:hAnsi="Arial" w:cs="Arial"/>
        </w:rPr>
        <w:t xml:space="preserve">Farbenart </w:t>
      </w:r>
      <w:r w:rsidR="005A1AD9" w:rsidRPr="0018760A">
        <w:rPr>
          <w:rFonts w:ascii="Arial" w:hAnsi="Arial" w:cs="Arial"/>
        </w:rPr>
        <w:t xml:space="preserve">angeben: </w:t>
      </w:r>
      <w:r w:rsidRPr="0018760A">
        <w:rPr>
          <w:rFonts w:ascii="Arial" w:hAnsi="Arial" w:cs="Arial"/>
        </w:rPr>
        <w:t>…………………………………</w:t>
      </w:r>
      <w:r w:rsidRPr="0018760A">
        <w:rPr>
          <w:rFonts w:ascii="Arial" w:hAnsi="Arial" w:cs="Arial"/>
        </w:rPr>
        <w:tab/>
      </w:r>
    </w:p>
    <w:p w14:paraId="23726E48"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77FD7D4B" w14:textId="55BF2986" w:rsidR="00891E8C" w:rsidRPr="0018760A" w:rsidRDefault="00891E8C" w:rsidP="005A1AD9">
      <w:pPr>
        <w:pStyle w:val="berschrift2"/>
        <w:rPr>
          <w:rFonts w:ascii="Arial" w:hAnsi="Arial" w:cs="Arial"/>
        </w:rPr>
      </w:pPr>
      <w:r w:rsidRPr="0018760A">
        <w:rPr>
          <w:rFonts w:ascii="Arial" w:hAnsi="Arial" w:cs="Arial"/>
        </w:rPr>
        <w:t>Reifen</w:t>
      </w:r>
    </w:p>
    <w:p w14:paraId="1B9CC9F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2BCAED7" w14:textId="7C2E6BBA" w:rsidR="00891E8C" w:rsidRPr="0018760A" w:rsidRDefault="00891E8C" w:rsidP="00891E8C">
      <w:pPr>
        <w:rPr>
          <w:rFonts w:ascii="Arial" w:hAnsi="Arial" w:cs="Arial"/>
        </w:rPr>
      </w:pPr>
      <w:r w:rsidRPr="0018760A">
        <w:rPr>
          <w:rFonts w:ascii="Arial" w:hAnsi="Arial" w:cs="Arial"/>
        </w:rPr>
        <w:t>Da</w:t>
      </w:r>
      <w:r w:rsidR="005A1AD9" w:rsidRPr="0018760A">
        <w:rPr>
          <w:rFonts w:ascii="Arial" w:hAnsi="Arial" w:cs="Arial"/>
        </w:rPr>
        <w:t xml:space="preserve">s Fahrzeug ist mit </w:t>
      </w:r>
      <w:r w:rsidR="0018760A">
        <w:rPr>
          <w:rFonts w:ascii="Arial" w:hAnsi="Arial" w:cs="Arial"/>
        </w:rPr>
        <w:t xml:space="preserve">einem Satz </w:t>
      </w:r>
      <w:r w:rsidR="006C5ED7">
        <w:rPr>
          <w:rFonts w:ascii="Arial" w:hAnsi="Arial" w:cs="Arial"/>
          <w:b/>
        </w:rPr>
        <w:t xml:space="preserve">Ganzjahresreifen </w:t>
      </w:r>
      <w:r w:rsidR="006C5ED7" w:rsidRPr="006C5ED7">
        <w:rPr>
          <w:rFonts w:ascii="Arial" w:hAnsi="Arial" w:cs="Arial"/>
        </w:rPr>
        <w:t>zu liefern</w:t>
      </w:r>
    </w:p>
    <w:p w14:paraId="08C69E5D" w14:textId="6975C478" w:rsidR="00891E8C" w:rsidRPr="0018760A" w:rsidRDefault="005A1AD9" w:rsidP="00891E8C">
      <w:pPr>
        <w:rPr>
          <w:rFonts w:ascii="Arial" w:hAnsi="Arial" w:cs="Arial"/>
        </w:rPr>
      </w:pPr>
      <w:r w:rsidRPr="0018760A">
        <w:rPr>
          <w:rFonts w:ascii="Arial" w:hAnsi="Arial" w:cs="Arial"/>
        </w:rPr>
        <w:tab/>
      </w:r>
      <w:r w:rsidR="00891E8C" w:rsidRPr="0018760A">
        <w:rPr>
          <w:rFonts w:ascii="Arial" w:hAnsi="Arial" w:cs="Arial"/>
        </w:rPr>
        <w:tab/>
      </w:r>
    </w:p>
    <w:p w14:paraId="46B60DAE" w14:textId="0305CC14" w:rsidR="00891E8C" w:rsidRPr="0018760A" w:rsidRDefault="005A1AD9" w:rsidP="005A1AD9">
      <w:pPr>
        <w:pStyle w:val="berschrift2"/>
        <w:rPr>
          <w:rFonts w:ascii="Arial" w:hAnsi="Arial" w:cs="Arial"/>
        </w:rPr>
      </w:pPr>
      <w:r w:rsidRPr="0018760A">
        <w:rPr>
          <w:rFonts w:ascii="Arial" w:hAnsi="Arial" w:cs="Arial"/>
        </w:rPr>
        <w:t>R</w:t>
      </w:r>
      <w:r w:rsidR="00891E8C" w:rsidRPr="0018760A">
        <w:rPr>
          <w:rFonts w:ascii="Arial" w:hAnsi="Arial" w:cs="Arial"/>
        </w:rPr>
        <w:t>eserverad</w:t>
      </w:r>
    </w:p>
    <w:p w14:paraId="68FC162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137B961" w14:textId="0785C094" w:rsidR="00891E8C" w:rsidRPr="0018760A" w:rsidRDefault="005A1AD9" w:rsidP="00891E8C">
      <w:pPr>
        <w:rPr>
          <w:rFonts w:ascii="Arial" w:hAnsi="Arial" w:cs="Arial"/>
        </w:rPr>
      </w:pPr>
      <w:r w:rsidRPr="0018760A">
        <w:rPr>
          <w:rFonts w:ascii="Arial" w:hAnsi="Arial" w:cs="Arial"/>
        </w:rPr>
        <w:t>Das Reserverad entfällt.</w:t>
      </w:r>
    </w:p>
    <w:p w14:paraId="61CFB107" w14:textId="77777777" w:rsidR="00891E8C" w:rsidRPr="0018760A" w:rsidRDefault="00891E8C" w:rsidP="00891E8C">
      <w:pPr>
        <w:rPr>
          <w:rFonts w:ascii="Arial" w:hAnsi="Arial" w:cs="Arial"/>
        </w:rPr>
      </w:pPr>
    </w:p>
    <w:p w14:paraId="6044AD4A" w14:textId="367B08F0" w:rsidR="00891E8C" w:rsidRPr="0018760A" w:rsidRDefault="00891E8C" w:rsidP="005A1AD9">
      <w:pPr>
        <w:pStyle w:val="berschrift2"/>
        <w:rPr>
          <w:rFonts w:ascii="Arial" w:hAnsi="Arial" w:cs="Arial"/>
        </w:rPr>
      </w:pPr>
      <w:r w:rsidRPr="0018760A">
        <w:rPr>
          <w:rFonts w:ascii="Arial" w:hAnsi="Arial" w:cs="Arial"/>
        </w:rPr>
        <w:t>Bremsanlage</w:t>
      </w:r>
    </w:p>
    <w:p w14:paraId="29EB2D83"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5B8C7EC" w14:textId="77777777" w:rsidR="00891E8C" w:rsidRPr="0018760A" w:rsidRDefault="00891E8C" w:rsidP="00891E8C">
      <w:pPr>
        <w:rPr>
          <w:rFonts w:ascii="Arial" w:hAnsi="Arial" w:cs="Arial"/>
        </w:rPr>
      </w:pPr>
      <w:r w:rsidRPr="0018760A">
        <w:rPr>
          <w:rFonts w:ascii="Arial" w:hAnsi="Arial" w:cs="Arial"/>
        </w:rPr>
        <w:t xml:space="preserve">Das Fahrzeug verfügt über ein Anti-Blockier-System (ABS) und ein elektronisches Stabilitätsprogramm. </w:t>
      </w:r>
    </w:p>
    <w:p w14:paraId="5CDA92FB" w14:textId="77777777" w:rsidR="00891E8C" w:rsidRPr="0018760A" w:rsidRDefault="00891E8C" w:rsidP="00891E8C">
      <w:pPr>
        <w:rPr>
          <w:rFonts w:ascii="Arial" w:hAnsi="Arial" w:cs="Arial"/>
        </w:rPr>
      </w:pPr>
    </w:p>
    <w:p w14:paraId="484596C0" w14:textId="77777777" w:rsidR="00891E8C" w:rsidRPr="0018760A" w:rsidRDefault="00891E8C" w:rsidP="00891E8C">
      <w:pPr>
        <w:rPr>
          <w:rFonts w:ascii="Arial" w:hAnsi="Arial" w:cs="Arial"/>
        </w:rPr>
      </w:pPr>
      <w:r w:rsidRPr="0018760A">
        <w:rPr>
          <w:rFonts w:ascii="Arial" w:hAnsi="Arial" w:cs="Arial"/>
        </w:rPr>
        <w:t>Zudem ist die Bremsanlage auf die Nutzung des Fahrzeuges entsprechend angepasst.</w:t>
      </w:r>
      <w:r w:rsidRPr="0018760A">
        <w:rPr>
          <w:rFonts w:ascii="Arial" w:hAnsi="Arial" w:cs="Arial"/>
        </w:rPr>
        <w:tab/>
      </w:r>
    </w:p>
    <w:p w14:paraId="68BC03D8" w14:textId="26BC32E9" w:rsidR="005A1AD9"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B368099" w14:textId="18DB448D" w:rsidR="00891E8C" w:rsidRPr="0018760A" w:rsidRDefault="00891E8C" w:rsidP="005A1AD9">
      <w:pPr>
        <w:pStyle w:val="berschrift2"/>
        <w:rPr>
          <w:rFonts w:ascii="Arial" w:hAnsi="Arial" w:cs="Arial"/>
        </w:rPr>
      </w:pPr>
      <w:r w:rsidRPr="0018760A">
        <w:rPr>
          <w:rFonts w:ascii="Arial" w:hAnsi="Arial" w:cs="Arial"/>
        </w:rPr>
        <w:t>Abschleppvorrichtung</w:t>
      </w:r>
    </w:p>
    <w:p w14:paraId="3E3DD5C7"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4E58FDD" w14:textId="783E6346" w:rsidR="00891E8C" w:rsidRPr="0018760A" w:rsidRDefault="00891E8C" w:rsidP="00891E8C">
      <w:pPr>
        <w:rPr>
          <w:rFonts w:ascii="Arial" w:hAnsi="Arial" w:cs="Arial"/>
        </w:rPr>
      </w:pPr>
      <w:r w:rsidRPr="0018760A">
        <w:rPr>
          <w:rFonts w:ascii="Arial" w:hAnsi="Arial" w:cs="Arial"/>
        </w:rPr>
        <w:t xml:space="preserve">Es muss eine Abschleppvorrichtung im vorderen und hinteren Bereich </w:t>
      </w:r>
      <w:r w:rsidR="00546A5A" w:rsidRPr="0018760A">
        <w:rPr>
          <w:rFonts w:ascii="Arial" w:hAnsi="Arial" w:cs="Arial"/>
        </w:rPr>
        <w:t>des Fahrzeuges vorhanden sein.</w:t>
      </w:r>
      <w:r w:rsidR="00546A5A" w:rsidRPr="0018760A">
        <w:rPr>
          <w:rFonts w:ascii="Arial" w:hAnsi="Arial" w:cs="Arial"/>
        </w:rPr>
        <w:tab/>
      </w:r>
    </w:p>
    <w:p w14:paraId="0C737071" w14:textId="43AD43D7" w:rsidR="00546A5A" w:rsidRPr="0018760A" w:rsidRDefault="00546A5A" w:rsidP="00891E8C">
      <w:pPr>
        <w:rPr>
          <w:rFonts w:ascii="Arial" w:hAnsi="Arial" w:cs="Arial"/>
        </w:rPr>
      </w:pPr>
    </w:p>
    <w:p w14:paraId="6910700F" w14:textId="36A7F14D" w:rsidR="00546A5A" w:rsidRPr="0018760A" w:rsidRDefault="00546A5A" w:rsidP="00891E8C">
      <w:pPr>
        <w:rPr>
          <w:rFonts w:ascii="Arial" w:hAnsi="Arial" w:cs="Arial"/>
        </w:rPr>
      </w:pPr>
    </w:p>
    <w:p w14:paraId="7EE0882D" w14:textId="77777777" w:rsidR="005D15B1" w:rsidRPr="00136B66" w:rsidRDefault="005D15B1" w:rsidP="005D15B1">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3F31B82" w14:textId="77777777" w:rsidR="005D15B1" w:rsidRPr="005D15B1" w:rsidRDefault="005D15B1" w:rsidP="005D15B1">
      <w:pPr>
        <w:pStyle w:val="berschrift2"/>
        <w:rPr>
          <w:rFonts w:ascii="Arial" w:hAnsi="Arial" w:cs="Arial"/>
        </w:rPr>
      </w:pPr>
      <w:r w:rsidRPr="005D15B1">
        <w:rPr>
          <w:rFonts w:ascii="Arial" w:hAnsi="Arial" w:cs="Arial"/>
        </w:rPr>
        <w:t xml:space="preserve">Fahrgestellschutz </w:t>
      </w:r>
    </w:p>
    <w:p w14:paraId="63E0E87E" w14:textId="70730D49" w:rsidR="00546A5A" w:rsidRPr="0018760A" w:rsidRDefault="005D15B1" w:rsidP="005D15B1">
      <w:pPr>
        <w:rPr>
          <w:rFonts w:ascii="Arial" w:hAnsi="Arial" w:cs="Arial"/>
        </w:rPr>
      </w:pPr>
      <w:r w:rsidRPr="005D15B1">
        <w:rPr>
          <w:rFonts w:ascii="Arial" w:hAnsi="Arial" w:cs="Arial"/>
        </w:rPr>
        <w:t>Es ist ein(e) umfassende(r) Unterbodenschutz und Hohlraumkonservierung vorzusehen.</w:t>
      </w:r>
    </w:p>
    <w:p w14:paraId="207A8B6C" w14:textId="7E65E4A0" w:rsidR="00546A5A" w:rsidRDefault="00546A5A" w:rsidP="00891E8C">
      <w:pPr>
        <w:rPr>
          <w:rFonts w:ascii="Arial" w:hAnsi="Arial" w:cs="Arial"/>
        </w:rPr>
      </w:pPr>
    </w:p>
    <w:p w14:paraId="2600D42C" w14:textId="5E917DEE" w:rsidR="008520E8" w:rsidRDefault="008520E8" w:rsidP="00891E8C">
      <w:pPr>
        <w:rPr>
          <w:rFonts w:ascii="Arial" w:hAnsi="Arial" w:cs="Arial"/>
        </w:rPr>
      </w:pPr>
    </w:p>
    <w:p w14:paraId="0E98F83E" w14:textId="77777777" w:rsidR="008520E8" w:rsidRDefault="008520E8" w:rsidP="00891E8C">
      <w:pPr>
        <w:rPr>
          <w:rFonts w:ascii="Arial" w:hAnsi="Arial" w:cs="Arial"/>
        </w:rPr>
      </w:pPr>
    </w:p>
    <w:p w14:paraId="72EDB42B" w14:textId="2425BCF3" w:rsidR="008520E8" w:rsidRDefault="008520E8" w:rsidP="00891E8C">
      <w:pPr>
        <w:rPr>
          <w:rFonts w:ascii="Arial" w:hAnsi="Arial" w:cs="Arial"/>
        </w:rPr>
      </w:pPr>
    </w:p>
    <w:p w14:paraId="56CE7C56" w14:textId="77777777" w:rsidR="008520E8" w:rsidRPr="0018760A" w:rsidRDefault="008520E8" w:rsidP="00891E8C">
      <w:pPr>
        <w:rPr>
          <w:rFonts w:ascii="Arial" w:hAnsi="Arial" w:cs="Arial"/>
        </w:rPr>
      </w:pPr>
    </w:p>
    <w:p w14:paraId="15CCC9A3" w14:textId="77777777" w:rsidR="00891E8C" w:rsidRPr="0018760A" w:rsidRDefault="00891E8C" w:rsidP="004A01D9">
      <w:pPr>
        <w:pStyle w:val="berschrift1"/>
        <w:rPr>
          <w:rFonts w:ascii="Arial" w:hAnsi="Arial" w:cs="Arial"/>
        </w:rPr>
      </w:pPr>
      <w:r w:rsidRPr="0018760A">
        <w:rPr>
          <w:rFonts w:ascii="Arial" w:hAnsi="Arial" w:cs="Arial"/>
        </w:rPr>
        <w:t>Motor:</w:t>
      </w:r>
      <w:r w:rsidRPr="0018760A">
        <w:rPr>
          <w:rFonts w:ascii="Arial" w:hAnsi="Arial" w:cs="Arial"/>
        </w:rPr>
        <w:tab/>
      </w:r>
    </w:p>
    <w:p w14:paraId="6C60219B"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EF62005" w14:textId="240ED158" w:rsidR="00891E8C" w:rsidRPr="0018760A" w:rsidRDefault="00891E8C" w:rsidP="004A01D9">
      <w:pPr>
        <w:pStyle w:val="berschrift2"/>
        <w:rPr>
          <w:rFonts w:ascii="Arial" w:hAnsi="Arial" w:cs="Arial"/>
        </w:rPr>
      </w:pPr>
      <w:r w:rsidRPr="0018760A">
        <w:rPr>
          <w:rFonts w:ascii="Arial" w:hAnsi="Arial" w:cs="Arial"/>
        </w:rPr>
        <w:t>Fahrzeugmotor</w:t>
      </w:r>
    </w:p>
    <w:p w14:paraId="653F0F4E"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33746D9" w14:textId="1147EE3F" w:rsidR="00891E8C" w:rsidRPr="0018760A" w:rsidRDefault="00891E8C" w:rsidP="00891E8C">
      <w:pPr>
        <w:rPr>
          <w:rFonts w:ascii="Arial" w:hAnsi="Arial" w:cs="Arial"/>
        </w:rPr>
      </w:pPr>
      <w:r w:rsidRPr="0018760A">
        <w:rPr>
          <w:rFonts w:ascii="Arial" w:hAnsi="Arial" w:cs="Arial"/>
        </w:rPr>
        <w:t xml:space="preserve">Das Fahrzeug verfügt über einen </w:t>
      </w:r>
      <w:r w:rsidR="00670D49">
        <w:rPr>
          <w:rFonts w:ascii="Arial" w:hAnsi="Arial" w:cs="Arial"/>
        </w:rPr>
        <w:t>Otto</w:t>
      </w:r>
      <w:r w:rsidRPr="0018760A">
        <w:rPr>
          <w:rFonts w:ascii="Arial" w:hAnsi="Arial" w:cs="Arial"/>
        </w:rPr>
        <w:t>-Motor (inkl. Partikelfilter) nach aktueller Abgasnorm.</w:t>
      </w:r>
    </w:p>
    <w:p w14:paraId="7AA59CF0" w14:textId="77777777" w:rsidR="00891E8C" w:rsidRPr="0018760A" w:rsidRDefault="00891E8C" w:rsidP="00891E8C">
      <w:pPr>
        <w:rPr>
          <w:rFonts w:ascii="Arial" w:hAnsi="Arial" w:cs="Arial"/>
        </w:rPr>
      </w:pPr>
    </w:p>
    <w:p w14:paraId="3E82A68A" w14:textId="77777777" w:rsidR="00891E8C" w:rsidRPr="0018760A" w:rsidRDefault="00891E8C" w:rsidP="004A01D9">
      <w:pPr>
        <w:pStyle w:val="berschrift2"/>
        <w:rPr>
          <w:rFonts w:ascii="Arial" w:hAnsi="Arial" w:cs="Arial"/>
        </w:rPr>
      </w:pPr>
      <w:r w:rsidRPr="0018760A">
        <w:rPr>
          <w:rFonts w:ascii="Arial" w:hAnsi="Arial" w:cs="Arial"/>
        </w:rPr>
        <w:lastRenderedPageBreak/>
        <w:t>Motorleistung:</w:t>
      </w:r>
    </w:p>
    <w:p w14:paraId="353BD692" w14:textId="577AA4CB" w:rsidR="00891E8C" w:rsidRPr="0018760A" w:rsidRDefault="00891E8C" w:rsidP="00891E8C">
      <w:pPr>
        <w:rPr>
          <w:rFonts w:ascii="Arial" w:hAnsi="Arial" w:cs="Arial"/>
        </w:rPr>
      </w:pPr>
      <w:r w:rsidRPr="0018760A">
        <w:rPr>
          <w:rFonts w:ascii="Arial" w:hAnsi="Arial" w:cs="Arial"/>
        </w:rPr>
        <w:t>Die Motorleistung</w:t>
      </w:r>
      <w:r w:rsidR="00670D49">
        <w:rPr>
          <w:rFonts w:ascii="Arial" w:hAnsi="Arial" w:cs="Arial"/>
        </w:rPr>
        <w:t xml:space="preserve"> des Fahrzeuges beträgt mind. 85</w:t>
      </w:r>
      <w:r w:rsidRPr="0018760A">
        <w:rPr>
          <w:rFonts w:ascii="Arial" w:hAnsi="Arial" w:cs="Arial"/>
        </w:rPr>
        <w:t xml:space="preserve"> kW und es gibt k</w:t>
      </w:r>
      <w:r w:rsidR="004A01D9" w:rsidRPr="0018760A">
        <w:rPr>
          <w:rFonts w:ascii="Arial" w:hAnsi="Arial" w:cs="Arial"/>
        </w:rPr>
        <w:t>eine Begrenzung auf eine Höchst</w:t>
      </w:r>
      <w:r w:rsidRPr="0018760A">
        <w:rPr>
          <w:rFonts w:ascii="Arial" w:hAnsi="Arial" w:cs="Arial"/>
        </w:rPr>
        <w:t>geschwindigkeit.</w:t>
      </w:r>
    </w:p>
    <w:p w14:paraId="53A38218" w14:textId="77777777" w:rsidR="00891E8C" w:rsidRPr="0018760A" w:rsidRDefault="00891E8C" w:rsidP="00891E8C">
      <w:pPr>
        <w:rPr>
          <w:rFonts w:ascii="Arial" w:hAnsi="Arial" w:cs="Arial"/>
        </w:rPr>
      </w:pPr>
    </w:p>
    <w:p w14:paraId="42C2B181" w14:textId="77777777" w:rsidR="00891E8C" w:rsidRPr="0018760A" w:rsidRDefault="00891E8C" w:rsidP="00891E8C">
      <w:pPr>
        <w:rPr>
          <w:rFonts w:ascii="Arial" w:hAnsi="Arial" w:cs="Arial"/>
        </w:rPr>
      </w:pPr>
      <w:r w:rsidRPr="0018760A">
        <w:rPr>
          <w:rFonts w:ascii="Arial" w:hAnsi="Arial" w:cs="Arial"/>
        </w:rPr>
        <w:t>Motorleistung angeben:</w:t>
      </w:r>
    </w:p>
    <w:p w14:paraId="42207316" w14:textId="77777777" w:rsidR="00891E8C" w:rsidRPr="0018760A" w:rsidRDefault="00891E8C" w:rsidP="00891E8C">
      <w:pPr>
        <w:rPr>
          <w:rFonts w:ascii="Arial" w:hAnsi="Arial" w:cs="Arial"/>
        </w:rPr>
      </w:pPr>
    </w:p>
    <w:p w14:paraId="71EBE8EF" w14:textId="77777777" w:rsidR="00891E8C" w:rsidRPr="0018760A" w:rsidRDefault="00891E8C" w:rsidP="00891E8C">
      <w:pPr>
        <w:rPr>
          <w:rFonts w:ascii="Arial" w:hAnsi="Arial" w:cs="Arial"/>
        </w:rPr>
      </w:pPr>
      <w:r w:rsidRPr="0018760A">
        <w:rPr>
          <w:rFonts w:ascii="Arial" w:hAnsi="Arial" w:cs="Arial"/>
        </w:rPr>
        <w:t xml:space="preserve"> ...........kW / ............PS</w:t>
      </w:r>
    </w:p>
    <w:p w14:paraId="0253FFC8" w14:textId="77777777" w:rsidR="00891E8C" w:rsidRPr="0018760A" w:rsidRDefault="00891E8C" w:rsidP="00891E8C">
      <w:pPr>
        <w:rPr>
          <w:rFonts w:ascii="Arial" w:hAnsi="Arial" w:cs="Arial"/>
        </w:rPr>
      </w:pPr>
      <w:r w:rsidRPr="0018760A">
        <w:rPr>
          <w:rFonts w:ascii="Arial" w:hAnsi="Arial" w:cs="Arial"/>
        </w:rPr>
        <w:tab/>
      </w:r>
    </w:p>
    <w:p w14:paraId="6B883EF2"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4E3B8F5" w14:textId="2FD033F2" w:rsidR="00891E8C" w:rsidRPr="0018760A" w:rsidRDefault="00891E8C" w:rsidP="004A01D9">
      <w:pPr>
        <w:pStyle w:val="berschrift2"/>
        <w:rPr>
          <w:rFonts w:ascii="Arial" w:hAnsi="Arial" w:cs="Arial"/>
        </w:rPr>
      </w:pPr>
      <w:r w:rsidRPr="0018760A">
        <w:rPr>
          <w:rFonts w:ascii="Arial" w:hAnsi="Arial" w:cs="Arial"/>
        </w:rPr>
        <w:t>Fehlerkontrollsystem</w:t>
      </w:r>
    </w:p>
    <w:p w14:paraId="555FF56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F3B8744" w14:textId="77777777" w:rsidR="00891E8C" w:rsidRPr="0018760A" w:rsidRDefault="00891E8C" w:rsidP="00891E8C">
      <w:pPr>
        <w:rPr>
          <w:rFonts w:ascii="Arial" w:hAnsi="Arial" w:cs="Arial"/>
        </w:rPr>
      </w:pPr>
      <w:r w:rsidRPr="0018760A">
        <w:rPr>
          <w:rFonts w:ascii="Arial" w:hAnsi="Arial" w:cs="Arial"/>
        </w:rPr>
        <w:t xml:space="preserve">Das Fahrzeug verfügt über ein elektronisches Fehlerkontrollsystem. </w:t>
      </w:r>
    </w:p>
    <w:p w14:paraId="79C103A2" w14:textId="77777777" w:rsidR="00891E8C" w:rsidRPr="0018760A" w:rsidRDefault="00891E8C" w:rsidP="00891E8C">
      <w:pPr>
        <w:rPr>
          <w:rFonts w:ascii="Arial" w:hAnsi="Arial" w:cs="Arial"/>
        </w:rPr>
      </w:pPr>
    </w:p>
    <w:p w14:paraId="2A833E25" w14:textId="54812F3E" w:rsidR="00891E8C" w:rsidRPr="0018760A" w:rsidRDefault="00891E8C" w:rsidP="00891E8C">
      <w:pPr>
        <w:rPr>
          <w:rFonts w:ascii="Arial" w:hAnsi="Arial" w:cs="Arial"/>
        </w:rPr>
      </w:pPr>
      <w:r w:rsidRPr="0018760A">
        <w:rPr>
          <w:rFonts w:ascii="Arial" w:hAnsi="Arial" w:cs="Arial"/>
        </w:rPr>
        <w:t>Soweit vergleichbare Einrichtungen vorhanden sind,</w:t>
      </w:r>
      <w:r w:rsidR="004A01D9" w:rsidRPr="0018760A">
        <w:rPr>
          <w:rFonts w:ascii="Arial" w:hAnsi="Arial" w:cs="Arial"/>
        </w:rPr>
        <w:t xml:space="preserve"> können diese erläutert werden.</w:t>
      </w:r>
      <w:r w:rsidRPr="0018760A">
        <w:rPr>
          <w:rFonts w:ascii="Arial" w:hAnsi="Arial" w:cs="Arial"/>
        </w:rPr>
        <w:tab/>
      </w:r>
    </w:p>
    <w:p w14:paraId="07F3D58E"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0B5D57C" w14:textId="62021C62" w:rsidR="00891E8C" w:rsidRPr="0018760A" w:rsidRDefault="00891E8C" w:rsidP="004A01D9">
      <w:pPr>
        <w:pStyle w:val="berschrift2"/>
        <w:rPr>
          <w:rFonts w:ascii="Arial" w:hAnsi="Arial" w:cs="Arial"/>
        </w:rPr>
      </w:pPr>
      <w:r w:rsidRPr="0018760A">
        <w:rPr>
          <w:rFonts w:ascii="Arial" w:hAnsi="Arial" w:cs="Arial"/>
        </w:rPr>
        <w:t>Getriebe</w:t>
      </w:r>
    </w:p>
    <w:p w14:paraId="5D562325"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ACBCE9C" w14:textId="73B75211" w:rsidR="00891E8C" w:rsidRPr="0018760A" w:rsidRDefault="00891E8C" w:rsidP="00891E8C">
      <w:pPr>
        <w:rPr>
          <w:rFonts w:ascii="Arial" w:hAnsi="Arial" w:cs="Arial"/>
        </w:rPr>
      </w:pPr>
      <w:r w:rsidRPr="0018760A">
        <w:rPr>
          <w:rFonts w:ascii="Arial" w:hAnsi="Arial" w:cs="Arial"/>
        </w:rPr>
        <w:t xml:space="preserve">Das Fahrzeug verfügt über ein </w:t>
      </w:r>
      <w:r w:rsidR="005D15B1">
        <w:rPr>
          <w:rFonts w:ascii="Arial" w:hAnsi="Arial" w:cs="Arial"/>
        </w:rPr>
        <w:t>Automatikgetriebe</w:t>
      </w:r>
      <w:r w:rsidRPr="0018760A">
        <w:rPr>
          <w:rFonts w:ascii="Arial" w:hAnsi="Arial" w:cs="Arial"/>
        </w:rPr>
        <w:t xml:space="preserve">. </w:t>
      </w:r>
      <w:r w:rsidRPr="0018760A">
        <w:rPr>
          <w:rFonts w:ascii="Arial" w:hAnsi="Arial" w:cs="Arial"/>
        </w:rPr>
        <w:tab/>
      </w:r>
    </w:p>
    <w:p w14:paraId="3A4DF861" w14:textId="75356410" w:rsidR="00AA53EC" w:rsidRPr="0018760A" w:rsidRDefault="00E2275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A9C2F75" w14:textId="77777777" w:rsidR="00891E8C" w:rsidRPr="0018760A" w:rsidRDefault="00891E8C" w:rsidP="004A01D9">
      <w:pPr>
        <w:pStyle w:val="berschrift1"/>
        <w:rPr>
          <w:rFonts w:ascii="Arial" w:hAnsi="Arial" w:cs="Arial"/>
        </w:rPr>
      </w:pPr>
      <w:r w:rsidRPr="0018760A">
        <w:rPr>
          <w:rFonts w:ascii="Arial" w:hAnsi="Arial" w:cs="Arial"/>
        </w:rPr>
        <w:t>Standheizung/-lüftung und Klimaautomatik:</w:t>
      </w:r>
    </w:p>
    <w:p w14:paraId="04D578A5"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0C81FCF4" w14:textId="3BBEC56E" w:rsidR="00891E8C" w:rsidRPr="0018760A" w:rsidRDefault="0018760A" w:rsidP="004A01D9">
      <w:pPr>
        <w:pStyle w:val="berschrift2"/>
        <w:rPr>
          <w:rFonts w:ascii="Arial" w:hAnsi="Arial" w:cs="Arial"/>
        </w:rPr>
      </w:pPr>
      <w:r w:rsidRPr="0018760A">
        <w:rPr>
          <w:rFonts w:ascii="Arial" w:hAnsi="Arial" w:cs="Arial"/>
          <w:highlight w:val="yellow"/>
        </w:rPr>
        <w:t>Optional:</w:t>
      </w:r>
      <w:r>
        <w:rPr>
          <w:rFonts w:ascii="Arial" w:hAnsi="Arial" w:cs="Arial"/>
        </w:rPr>
        <w:t xml:space="preserve"> </w:t>
      </w:r>
      <w:r w:rsidR="00891E8C" w:rsidRPr="0018760A">
        <w:rPr>
          <w:rFonts w:ascii="Arial" w:hAnsi="Arial" w:cs="Arial"/>
        </w:rPr>
        <w:t>Standheizung/-lüftung</w:t>
      </w:r>
    </w:p>
    <w:p w14:paraId="4C8F1B28"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1D1DA27" w14:textId="359B760A" w:rsidR="00891E8C" w:rsidRPr="0018760A" w:rsidRDefault="00891E8C" w:rsidP="00891E8C">
      <w:pPr>
        <w:rPr>
          <w:rFonts w:ascii="Arial" w:hAnsi="Arial" w:cs="Arial"/>
        </w:rPr>
      </w:pPr>
      <w:r w:rsidRPr="0018760A">
        <w:rPr>
          <w:rFonts w:ascii="Arial" w:hAnsi="Arial" w:cs="Arial"/>
        </w:rPr>
        <w:t>Die Stand</w:t>
      </w:r>
      <w:r w:rsidR="00C7043E">
        <w:rPr>
          <w:rFonts w:ascii="Arial" w:hAnsi="Arial" w:cs="Arial"/>
        </w:rPr>
        <w:t xml:space="preserve">heizung erwärmt den </w:t>
      </w:r>
      <w:proofErr w:type="spellStart"/>
      <w:r w:rsidR="00C7043E">
        <w:rPr>
          <w:rFonts w:ascii="Arial" w:hAnsi="Arial" w:cs="Arial"/>
        </w:rPr>
        <w:t>Innenrau</w:t>
      </w:r>
      <w:proofErr w:type="spellEnd"/>
      <w:r w:rsidRPr="0018760A">
        <w:rPr>
          <w:rFonts w:ascii="Arial" w:hAnsi="Arial" w:cs="Arial"/>
        </w:rPr>
        <w:t xml:space="preserve"> </w:t>
      </w:r>
      <w:r w:rsidR="004A01D9" w:rsidRPr="0018760A">
        <w:rPr>
          <w:rFonts w:ascii="Arial" w:hAnsi="Arial" w:cs="Arial"/>
        </w:rPr>
        <w:t xml:space="preserve">und </w:t>
      </w:r>
      <w:r w:rsidRPr="0018760A">
        <w:rPr>
          <w:rFonts w:ascii="Arial" w:hAnsi="Arial" w:cs="Arial"/>
        </w:rPr>
        <w:t>befreit die Scheiben von Eis.</w:t>
      </w:r>
    </w:p>
    <w:p w14:paraId="1AAB0F3E" w14:textId="77777777" w:rsidR="00891E8C" w:rsidRPr="0018760A" w:rsidRDefault="00891E8C" w:rsidP="00891E8C">
      <w:pPr>
        <w:rPr>
          <w:rFonts w:ascii="Arial" w:hAnsi="Arial" w:cs="Arial"/>
        </w:rPr>
      </w:pPr>
    </w:p>
    <w:p w14:paraId="2F7487C7" w14:textId="77777777" w:rsidR="00891E8C" w:rsidRPr="0018760A" w:rsidRDefault="00891E8C" w:rsidP="00891E8C">
      <w:pPr>
        <w:rPr>
          <w:rFonts w:ascii="Arial" w:hAnsi="Arial" w:cs="Arial"/>
        </w:rPr>
      </w:pPr>
      <w:r w:rsidRPr="0018760A">
        <w:rPr>
          <w:rFonts w:ascii="Arial" w:hAnsi="Arial" w:cs="Arial"/>
        </w:rPr>
        <w:t>Die Standlüftung führt Frischluft zu und senkt die Innenraumtemperatur.</w:t>
      </w:r>
    </w:p>
    <w:p w14:paraId="524C04A2" w14:textId="2B856A67" w:rsidR="00891E8C" w:rsidRPr="0018760A" w:rsidRDefault="00891E8C" w:rsidP="00891E8C">
      <w:pPr>
        <w:rPr>
          <w:rFonts w:ascii="Arial" w:hAnsi="Arial" w:cs="Arial"/>
        </w:rPr>
      </w:pPr>
      <w:r w:rsidRPr="0018760A">
        <w:rPr>
          <w:rFonts w:ascii="Arial" w:hAnsi="Arial" w:cs="Arial"/>
        </w:rPr>
        <w:tab/>
      </w:r>
    </w:p>
    <w:p w14:paraId="495AAE3E"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6DB4FE0" w14:textId="4387CE03" w:rsidR="00891E8C" w:rsidRPr="0018760A" w:rsidRDefault="00891E8C" w:rsidP="004A01D9">
      <w:pPr>
        <w:pStyle w:val="berschrift2"/>
        <w:rPr>
          <w:rFonts w:ascii="Arial" w:hAnsi="Arial" w:cs="Arial"/>
        </w:rPr>
      </w:pPr>
      <w:r w:rsidRPr="0018760A">
        <w:rPr>
          <w:rFonts w:ascii="Arial" w:hAnsi="Arial" w:cs="Arial"/>
        </w:rPr>
        <w:t>Klimaautomatik</w:t>
      </w:r>
    </w:p>
    <w:p w14:paraId="2911A9C5"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8D9CBBA" w14:textId="4730E5D4" w:rsidR="00E2275C" w:rsidRPr="0018760A" w:rsidRDefault="00891E8C" w:rsidP="00891E8C">
      <w:pPr>
        <w:rPr>
          <w:rFonts w:ascii="Arial" w:hAnsi="Arial" w:cs="Arial"/>
        </w:rPr>
      </w:pPr>
      <w:r w:rsidRPr="0018760A">
        <w:rPr>
          <w:rFonts w:ascii="Arial" w:hAnsi="Arial" w:cs="Arial"/>
        </w:rPr>
        <w:t>Das Fahrzeug ver</w:t>
      </w:r>
      <w:r w:rsidR="00EF28BD" w:rsidRPr="0018760A">
        <w:rPr>
          <w:rFonts w:ascii="Arial" w:hAnsi="Arial" w:cs="Arial"/>
        </w:rPr>
        <w:t>fügt über eine Klimaautomatik.</w:t>
      </w:r>
      <w:r w:rsidR="00EF28BD" w:rsidRPr="0018760A">
        <w:rPr>
          <w:rFonts w:ascii="Arial" w:hAnsi="Arial" w:cs="Arial"/>
        </w:rPr>
        <w:tab/>
      </w:r>
    </w:p>
    <w:p w14:paraId="3CEEB7F7" w14:textId="77777777" w:rsidR="00891E8C" w:rsidRPr="0018760A" w:rsidRDefault="00891E8C" w:rsidP="004A01D9">
      <w:pPr>
        <w:pStyle w:val="berschrift1"/>
        <w:rPr>
          <w:rFonts w:ascii="Arial" w:hAnsi="Arial" w:cs="Arial"/>
        </w:rPr>
      </w:pPr>
      <w:r w:rsidRPr="0018760A">
        <w:rPr>
          <w:rFonts w:ascii="Arial" w:hAnsi="Arial" w:cs="Arial"/>
        </w:rPr>
        <w:t>Beleuchtung Fahrgestell:</w:t>
      </w:r>
    </w:p>
    <w:p w14:paraId="2D145234"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7FA255B3" w14:textId="40DAA4BD" w:rsidR="00891E8C" w:rsidRPr="0018760A" w:rsidRDefault="004A01D9" w:rsidP="004A01D9">
      <w:pPr>
        <w:pStyle w:val="berschrift2"/>
        <w:rPr>
          <w:rFonts w:ascii="Arial" w:hAnsi="Arial" w:cs="Arial"/>
        </w:rPr>
      </w:pPr>
      <w:r w:rsidRPr="0018760A">
        <w:rPr>
          <w:rFonts w:ascii="Arial" w:hAnsi="Arial" w:cs="Arial"/>
        </w:rPr>
        <w:t>S</w:t>
      </w:r>
      <w:r w:rsidR="00891E8C" w:rsidRPr="0018760A">
        <w:rPr>
          <w:rFonts w:ascii="Arial" w:hAnsi="Arial" w:cs="Arial"/>
        </w:rPr>
        <w:t>cheinwerfer</w:t>
      </w:r>
    </w:p>
    <w:p w14:paraId="25AAB50C"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1BEB8CE" w14:textId="19901811" w:rsidR="00891E8C" w:rsidRPr="0018760A" w:rsidRDefault="008D3EE3" w:rsidP="00891E8C">
      <w:pPr>
        <w:rPr>
          <w:rFonts w:ascii="Arial" w:hAnsi="Arial" w:cs="Arial"/>
        </w:rPr>
      </w:pPr>
      <w:r w:rsidRPr="0018760A">
        <w:rPr>
          <w:rFonts w:ascii="Arial" w:hAnsi="Arial" w:cs="Arial"/>
        </w:rPr>
        <w:t>Alle Scheinwerfer, Beleuchtungseinrichtungen und Fahrtrichtungsanzeiger sind in LED ausgeführt.</w:t>
      </w:r>
    </w:p>
    <w:p w14:paraId="4584F51F" w14:textId="3F834A72" w:rsidR="00891E8C" w:rsidRPr="0018760A" w:rsidRDefault="00891E8C" w:rsidP="00891E8C">
      <w:pPr>
        <w:rPr>
          <w:rFonts w:ascii="Arial" w:hAnsi="Arial" w:cs="Arial"/>
        </w:rPr>
      </w:pPr>
    </w:p>
    <w:p w14:paraId="18BC8174" w14:textId="53E771F8" w:rsidR="00891E8C" w:rsidRPr="0018760A" w:rsidRDefault="0052737D" w:rsidP="004A01D9">
      <w:pPr>
        <w:pStyle w:val="berschrift2"/>
        <w:rPr>
          <w:rFonts w:ascii="Arial" w:hAnsi="Arial" w:cs="Arial"/>
        </w:rPr>
      </w:pPr>
      <w:r w:rsidRPr="003A2534">
        <w:rPr>
          <w:rFonts w:ascii="Arial" w:hAnsi="Arial" w:cs="Arial"/>
          <w:highlight w:val="yellow"/>
        </w:rPr>
        <w:t>Optional:</w:t>
      </w:r>
      <w:r>
        <w:rPr>
          <w:rFonts w:ascii="Arial" w:hAnsi="Arial" w:cs="Arial"/>
        </w:rPr>
        <w:t xml:space="preserve"> </w:t>
      </w:r>
      <w:proofErr w:type="spellStart"/>
      <w:r w:rsidR="00891E8C" w:rsidRPr="0018760A">
        <w:rPr>
          <w:rFonts w:ascii="Arial" w:hAnsi="Arial" w:cs="Arial"/>
        </w:rPr>
        <w:t>Skandinavienschaltung</w:t>
      </w:r>
      <w:proofErr w:type="spellEnd"/>
    </w:p>
    <w:p w14:paraId="47F808F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2BEF4CB" w14:textId="780B545C" w:rsidR="00891E8C" w:rsidRPr="007D4BF9" w:rsidRDefault="007D4BF9" w:rsidP="00891E8C">
      <w:pPr>
        <w:rPr>
          <w:rFonts w:ascii="Arial" w:hAnsi="Arial" w:cs="Arial"/>
        </w:rPr>
      </w:pPr>
      <w:r w:rsidRPr="007D4BF9">
        <w:rPr>
          <w:rFonts w:ascii="Arial" w:hAnsi="Arial" w:cs="Arial"/>
        </w:rPr>
        <w:t>Bei der Fahrzeugbeleuchtung wird eine sog.  „</w:t>
      </w:r>
      <w:proofErr w:type="spellStart"/>
      <w:r w:rsidRPr="007D4BF9">
        <w:rPr>
          <w:rFonts w:ascii="Arial" w:hAnsi="Arial" w:cs="Arial"/>
        </w:rPr>
        <w:t>Skandinavienschaltung</w:t>
      </w:r>
      <w:proofErr w:type="spellEnd"/>
      <w:r w:rsidRPr="007D4BF9">
        <w:rPr>
          <w:rFonts w:ascii="Arial" w:hAnsi="Arial" w:cs="Arial"/>
        </w:rPr>
        <w:t xml:space="preserve">“ verlangt, d. h. bei dem Starten </w:t>
      </w:r>
      <w:r w:rsidRPr="007D4BF9">
        <w:rPr>
          <w:rFonts w:ascii="Arial" w:hAnsi="Arial" w:cs="Arial"/>
        </w:rPr>
        <w:lastRenderedPageBreak/>
        <w:t xml:space="preserve">von dem Motor, wird </w:t>
      </w:r>
      <w:r w:rsidRPr="007D4BF9">
        <w:rPr>
          <w:rFonts w:ascii="Arial" w:hAnsi="Arial" w:cs="Arial"/>
          <w:b/>
        </w:rPr>
        <w:t>automatisch</w:t>
      </w:r>
      <w:r w:rsidRPr="007D4BF9">
        <w:rPr>
          <w:rFonts w:ascii="Arial" w:hAnsi="Arial" w:cs="Arial"/>
        </w:rPr>
        <w:t xml:space="preserve"> das </w:t>
      </w:r>
      <w:r w:rsidRPr="007D4BF9">
        <w:rPr>
          <w:rFonts w:ascii="Arial" w:hAnsi="Arial" w:cs="Arial"/>
          <w:b/>
        </w:rPr>
        <w:t>Nachtfahrlicht (Abblendlicht inkl. Heckbeleuchtung)</w:t>
      </w:r>
      <w:r w:rsidRPr="007D4BF9">
        <w:rPr>
          <w:rFonts w:ascii="Arial" w:hAnsi="Arial" w:cs="Arial"/>
        </w:rPr>
        <w:t xml:space="preserve"> eingeschaltet.</w:t>
      </w:r>
      <w:r w:rsidR="00891E8C" w:rsidRPr="007D4BF9">
        <w:rPr>
          <w:rFonts w:ascii="Arial" w:hAnsi="Arial" w:cs="Arial"/>
        </w:rPr>
        <w:tab/>
      </w:r>
    </w:p>
    <w:p w14:paraId="42C1C552"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EBBAFC3" w14:textId="14742914" w:rsidR="00891E8C" w:rsidRPr="0018760A" w:rsidRDefault="00891E8C" w:rsidP="008D3EE3">
      <w:pPr>
        <w:pStyle w:val="berschrift2"/>
        <w:rPr>
          <w:rFonts w:ascii="Arial" w:hAnsi="Arial" w:cs="Arial"/>
        </w:rPr>
      </w:pPr>
      <w:r w:rsidRPr="0018760A">
        <w:rPr>
          <w:rFonts w:ascii="Arial" w:hAnsi="Arial" w:cs="Arial"/>
        </w:rPr>
        <w:t>Dritte Bremsleuchte</w:t>
      </w:r>
    </w:p>
    <w:p w14:paraId="117C9578"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1527E92" w14:textId="77777777" w:rsidR="00891E8C" w:rsidRPr="0018760A" w:rsidRDefault="00891E8C" w:rsidP="00891E8C">
      <w:pPr>
        <w:rPr>
          <w:rFonts w:ascii="Arial" w:hAnsi="Arial" w:cs="Arial"/>
        </w:rPr>
      </w:pPr>
      <w:r w:rsidRPr="0018760A">
        <w:rPr>
          <w:rFonts w:ascii="Arial" w:hAnsi="Arial" w:cs="Arial"/>
        </w:rPr>
        <w:t>Das Fahrzeug verfügt über eine dritte Bremsleuchte im Bereich des Heckfensters.</w:t>
      </w:r>
      <w:r w:rsidRPr="0018760A">
        <w:rPr>
          <w:rFonts w:ascii="Arial" w:hAnsi="Arial" w:cs="Arial"/>
        </w:rPr>
        <w:tab/>
      </w:r>
    </w:p>
    <w:p w14:paraId="74CE5963"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B482D91" w14:textId="5AD45780" w:rsidR="00891E8C" w:rsidRPr="0018760A" w:rsidRDefault="00953FB1" w:rsidP="008D3EE3">
      <w:pPr>
        <w:pStyle w:val="berschrift2"/>
        <w:rPr>
          <w:rFonts w:ascii="Arial" w:hAnsi="Arial" w:cs="Arial"/>
        </w:rPr>
      </w:pPr>
      <w:r w:rsidRPr="00953FB1">
        <w:rPr>
          <w:rFonts w:ascii="Arial" w:hAnsi="Arial" w:cs="Arial"/>
          <w:highlight w:val="yellow"/>
        </w:rPr>
        <w:t>Optional:</w:t>
      </w:r>
      <w:r w:rsidR="005D15B1">
        <w:rPr>
          <w:rFonts w:ascii="Arial" w:hAnsi="Arial" w:cs="Arial"/>
        </w:rPr>
        <w:t xml:space="preserve"> </w:t>
      </w:r>
      <w:r w:rsidR="00891E8C" w:rsidRPr="0018760A">
        <w:rPr>
          <w:rFonts w:ascii="Arial" w:hAnsi="Arial" w:cs="Arial"/>
        </w:rPr>
        <w:t xml:space="preserve">Coming-Home- / </w:t>
      </w:r>
      <w:proofErr w:type="spellStart"/>
      <w:r w:rsidR="00891E8C" w:rsidRPr="0018760A">
        <w:rPr>
          <w:rFonts w:ascii="Arial" w:hAnsi="Arial" w:cs="Arial"/>
        </w:rPr>
        <w:t>Leaving</w:t>
      </w:r>
      <w:proofErr w:type="spellEnd"/>
      <w:r w:rsidR="00891E8C" w:rsidRPr="0018760A">
        <w:rPr>
          <w:rFonts w:ascii="Arial" w:hAnsi="Arial" w:cs="Arial"/>
        </w:rPr>
        <w:t>-Home-Einrichtung</w:t>
      </w:r>
    </w:p>
    <w:p w14:paraId="737ED6BC"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B08DE3C" w14:textId="77777777" w:rsidR="00891E8C" w:rsidRPr="0018760A" w:rsidRDefault="00891E8C" w:rsidP="00891E8C">
      <w:pPr>
        <w:rPr>
          <w:rFonts w:ascii="Arial" w:hAnsi="Arial" w:cs="Arial"/>
        </w:rPr>
      </w:pPr>
      <w:r w:rsidRPr="0018760A">
        <w:rPr>
          <w:rFonts w:ascii="Arial" w:hAnsi="Arial" w:cs="Arial"/>
        </w:rPr>
        <w:t xml:space="preserve">Das Fahrzeug verfügt über eine Coming-Home- und </w:t>
      </w:r>
      <w:proofErr w:type="spellStart"/>
      <w:r w:rsidRPr="0018760A">
        <w:rPr>
          <w:rFonts w:ascii="Arial" w:hAnsi="Arial" w:cs="Arial"/>
        </w:rPr>
        <w:t>Leaving</w:t>
      </w:r>
      <w:proofErr w:type="spellEnd"/>
      <w:r w:rsidRPr="0018760A">
        <w:rPr>
          <w:rFonts w:ascii="Arial" w:hAnsi="Arial" w:cs="Arial"/>
        </w:rPr>
        <w:t>-Home-Einrichtung.</w:t>
      </w:r>
      <w:r w:rsidRPr="0018760A">
        <w:rPr>
          <w:rFonts w:ascii="Arial" w:hAnsi="Arial" w:cs="Arial"/>
        </w:rPr>
        <w:tab/>
      </w:r>
    </w:p>
    <w:p w14:paraId="1789A437" w14:textId="39EDC37E" w:rsidR="00891E8C" w:rsidRPr="0018760A" w:rsidRDefault="00EF28BD"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66D8396" w14:textId="77777777" w:rsidR="00891E8C" w:rsidRPr="0018760A" w:rsidRDefault="00891E8C" w:rsidP="008D3EE3">
      <w:pPr>
        <w:pStyle w:val="berschrift1"/>
        <w:rPr>
          <w:rFonts w:ascii="Arial" w:hAnsi="Arial" w:cs="Arial"/>
        </w:rPr>
      </w:pPr>
      <w:r w:rsidRPr="0018760A">
        <w:rPr>
          <w:rFonts w:ascii="Arial" w:hAnsi="Arial" w:cs="Arial"/>
        </w:rPr>
        <w:t>Fahrgastzelle:</w:t>
      </w:r>
      <w:r w:rsidRPr="0018760A">
        <w:rPr>
          <w:rFonts w:ascii="Arial" w:hAnsi="Arial" w:cs="Arial"/>
        </w:rPr>
        <w:tab/>
      </w:r>
    </w:p>
    <w:p w14:paraId="025DCE6A"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400E8B3"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3C45F78" w14:textId="41EF6B3C" w:rsidR="00891E8C" w:rsidRPr="0018760A" w:rsidRDefault="00AA53EC" w:rsidP="00AA53EC">
      <w:pPr>
        <w:pStyle w:val="berschrift2"/>
        <w:rPr>
          <w:rFonts w:ascii="Arial" w:hAnsi="Arial" w:cs="Arial"/>
        </w:rPr>
      </w:pPr>
      <w:r w:rsidRPr="0018760A">
        <w:rPr>
          <w:rFonts w:ascii="Arial" w:hAnsi="Arial" w:cs="Arial"/>
        </w:rPr>
        <w:t>Innenraumfarbe</w:t>
      </w:r>
    </w:p>
    <w:p w14:paraId="7F8F69D1" w14:textId="577948FE" w:rsidR="00891E8C" w:rsidRPr="007D4BF9" w:rsidRDefault="00891E8C" w:rsidP="00891E8C">
      <w:pPr>
        <w:rPr>
          <w:rFonts w:ascii="Arial" w:hAnsi="Arial" w:cs="Arial"/>
        </w:rPr>
      </w:pPr>
      <w:r w:rsidRPr="007D4BF9">
        <w:rPr>
          <w:rFonts w:ascii="Arial" w:hAnsi="Arial" w:cs="Arial"/>
        </w:rPr>
        <w:t xml:space="preserve">Der gesamte Innenraum ist </w:t>
      </w:r>
      <w:r w:rsidR="007D4BF9" w:rsidRPr="007D4BF9">
        <w:rPr>
          <w:rFonts w:ascii="Arial" w:hAnsi="Arial" w:cs="Arial"/>
        </w:rPr>
        <w:t>in einer dunklen und schmutzunempfindlichen Farbe</w:t>
      </w:r>
      <w:r w:rsidRPr="007D4BF9">
        <w:rPr>
          <w:rFonts w:ascii="Arial" w:hAnsi="Arial" w:cs="Arial"/>
        </w:rPr>
        <w:t xml:space="preserve"> gehalten.</w:t>
      </w:r>
    </w:p>
    <w:p w14:paraId="51C53CDA" w14:textId="5B1B1730" w:rsidR="00AA53EC" w:rsidRPr="0018760A" w:rsidRDefault="00EF28BD" w:rsidP="00891E8C">
      <w:pPr>
        <w:rPr>
          <w:rFonts w:ascii="Arial" w:hAnsi="Arial" w:cs="Arial"/>
        </w:rPr>
      </w:pPr>
      <w:r w:rsidRPr="0018760A">
        <w:rPr>
          <w:rFonts w:ascii="Arial" w:hAnsi="Arial" w:cs="Arial"/>
        </w:rPr>
        <w:t xml:space="preserve">  </w:t>
      </w:r>
      <w:r w:rsidRPr="0018760A">
        <w:rPr>
          <w:rFonts w:ascii="Arial" w:hAnsi="Arial" w:cs="Arial"/>
        </w:rPr>
        <w:tab/>
      </w:r>
      <w:r w:rsidR="00AA53EC" w:rsidRPr="0018760A">
        <w:rPr>
          <w:rFonts w:ascii="Arial" w:hAnsi="Arial" w:cs="Arial"/>
        </w:rPr>
        <w:tab/>
      </w:r>
    </w:p>
    <w:p w14:paraId="11EC055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42A391E" w14:textId="3CEC56A8" w:rsidR="00891E8C" w:rsidRPr="0018760A" w:rsidRDefault="00891E8C" w:rsidP="00AA53EC">
      <w:pPr>
        <w:pStyle w:val="berschrift2"/>
        <w:rPr>
          <w:rFonts w:ascii="Arial" w:hAnsi="Arial" w:cs="Arial"/>
        </w:rPr>
      </w:pPr>
      <w:r w:rsidRPr="0018760A">
        <w:rPr>
          <w:rFonts w:ascii="Arial" w:hAnsi="Arial" w:cs="Arial"/>
        </w:rPr>
        <w:t>Lenkrad</w:t>
      </w:r>
    </w:p>
    <w:p w14:paraId="02DDF012" w14:textId="77777777" w:rsidR="00891E8C" w:rsidRPr="0018760A" w:rsidRDefault="00891E8C" w:rsidP="00891E8C">
      <w:pPr>
        <w:rPr>
          <w:rFonts w:ascii="Arial" w:hAnsi="Arial" w:cs="Arial"/>
        </w:rPr>
      </w:pPr>
      <w:r w:rsidRPr="0018760A">
        <w:rPr>
          <w:rFonts w:ascii="Arial" w:hAnsi="Arial" w:cs="Arial"/>
        </w:rPr>
        <w:t>Das Fahrzeug verfügt über ein sogenanntes „Multifunktionslenkrad“.</w:t>
      </w:r>
      <w:r w:rsidRPr="0018760A">
        <w:rPr>
          <w:rFonts w:ascii="Arial" w:hAnsi="Arial" w:cs="Arial"/>
        </w:rPr>
        <w:tab/>
      </w:r>
    </w:p>
    <w:p w14:paraId="174F908C"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15460B4"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2691291" w14:textId="16BC5E86" w:rsidR="00891E8C" w:rsidRPr="0018760A" w:rsidRDefault="00891E8C" w:rsidP="00AA53EC">
      <w:pPr>
        <w:pStyle w:val="berschrift2"/>
        <w:rPr>
          <w:rFonts w:ascii="Arial" w:hAnsi="Arial" w:cs="Arial"/>
        </w:rPr>
      </w:pPr>
      <w:r w:rsidRPr="0018760A">
        <w:rPr>
          <w:rFonts w:ascii="Arial" w:hAnsi="Arial" w:cs="Arial"/>
        </w:rPr>
        <w:t>Servolenkung</w:t>
      </w:r>
    </w:p>
    <w:p w14:paraId="73FA2EFF" w14:textId="77777777" w:rsidR="00891E8C" w:rsidRPr="0018760A" w:rsidRDefault="00891E8C" w:rsidP="00891E8C">
      <w:pPr>
        <w:rPr>
          <w:rFonts w:ascii="Arial" w:hAnsi="Arial" w:cs="Arial"/>
        </w:rPr>
      </w:pPr>
      <w:r w:rsidRPr="0018760A">
        <w:rPr>
          <w:rFonts w:ascii="Arial" w:hAnsi="Arial" w:cs="Arial"/>
        </w:rPr>
        <w:t>Das Fahrzeug verfügt über eine Servolenkung mit verstellbarem Lenkrad (in Höhe und Neigung).</w:t>
      </w:r>
      <w:r w:rsidRPr="0018760A">
        <w:rPr>
          <w:rFonts w:ascii="Arial" w:hAnsi="Arial" w:cs="Arial"/>
        </w:rPr>
        <w:tab/>
      </w:r>
    </w:p>
    <w:p w14:paraId="5FE9E32C"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D0E8F9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ABCF69D" w14:textId="6F3D3D45" w:rsidR="00891E8C" w:rsidRPr="0018760A" w:rsidRDefault="00891E8C" w:rsidP="00AA53EC">
      <w:pPr>
        <w:pStyle w:val="berschrift2"/>
        <w:rPr>
          <w:rFonts w:ascii="Arial" w:hAnsi="Arial" w:cs="Arial"/>
        </w:rPr>
      </w:pPr>
      <w:r w:rsidRPr="0018760A">
        <w:rPr>
          <w:rFonts w:ascii="Arial" w:hAnsi="Arial" w:cs="Arial"/>
        </w:rPr>
        <w:t>Vordere Sitzplätze</w:t>
      </w:r>
    </w:p>
    <w:p w14:paraId="2E4DA088" w14:textId="19BD70F8" w:rsidR="00891E8C" w:rsidRPr="0018760A" w:rsidRDefault="00AA53EC" w:rsidP="00891E8C">
      <w:pPr>
        <w:rPr>
          <w:rFonts w:ascii="Arial" w:hAnsi="Arial" w:cs="Arial"/>
        </w:rPr>
      </w:pPr>
      <w:r w:rsidRPr="0018760A">
        <w:rPr>
          <w:rFonts w:ascii="Arial" w:hAnsi="Arial" w:cs="Arial"/>
        </w:rPr>
        <w:t>Die vorderen Sitzplätze</w:t>
      </w:r>
      <w:r w:rsidR="00891E8C" w:rsidRPr="0018760A">
        <w:rPr>
          <w:rFonts w:ascii="Arial" w:hAnsi="Arial" w:cs="Arial"/>
        </w:rPr>
        <w:t xml:space="preserve"> </w:t>
      </w:r>
      <w:r w:rsidRPr="0018760A">
        <w:rPr>
          <w:rFonts w:ascii="Arial" w:hAnsi="Arial" w:cs="Arial"/>
        </w:rPr>
        <w:t>sind in Sitzhöhe, Sitzlängen</w:t>
      </w:r>
      <w:r w:rsidR="007D4BF9">
        <w:rPr>
          <w:rFonts w:ascii="Arial" w:hAnsi="Arial" w:cs="Arial"/>
        </w:rPr>
        <w:t xml:space="preserve">- </w:t>
      </w:r>
      <w:proofErr w:type="spellStart"/>
      <w:r w:rsidR="00891E8C" w:rsidRPr="0018760A">
        <w:rPr>
          <w:rFonts w:ascii="Arial" w:hAnsi="Arial" w:cs="Arial"/>
        </w:rPr>
        <w:t>position</w:t>
      </w:r>
      <w:proofErr w:type="spellEnd"/>
      <w:r w:rsidR="00891E8C" w:rsidRPr="0018760A">
        <w:rPr>
          <w:rFonts w:ascii="Arial" w:hAnsi="Arial" w:cs="Arial"/>
        </w:rPr>
        <w:t xml:space="preserve">, Sitzneigung, </w:t>
      </w:r>
      <w:proofErr w:type="spellStart"/>
      <w:r w:rsidR="00891E8C" w:rsidRPr="0018760A">
        <w:rPr>
          <w:rFonts w:ascii="Arial" w:hAnsi="Arial" w:cs="Arial"/>
        </w:rPr>
        <w:t>Lehnenneigung</w:t>
      </w:r>
      <w:proofErr w:type="spellEnd"/>
      <w:r w:rsidR="00891E8C" w:rsidRPr="0018760A">
        <w:rPr>
          <w:rFonts w:ascii="Arial" w:hAnsi="Arial" w:cs="Arial"/>
        </w:rPr>
        <w:t>, Kopfstütze</w:t>
      </w:r>
      <w:r w:rsidRPr="0018760A">
        <w:rPr>
          <w:rFonts w:ascii="Arial" w:hAnsi="Arial" w:cs="Arial"/>
        </w:rPr>
        <w:t xml:space="preserve">n- und </w:t>
      </w:r>
      <w:proofErr w:type="spellStart"/>
      <w:r w:rsidRPr="0018760A">
        <w:rPr>
          <w:rFonts w:ascii="Arial" w:hAnsi="Arial" w:cs="Arial"/>
        </w:rPr>
        <w:t>Gurthöhe</w:t>
      </w:r>
      <w:proofErr w:type="spellEnd"/>
      <w:r w:rsidRPr="0018760A">
        <w:rPr>
          <w:rFonts w:ascii="Arial" w:hAnsi="Arial" w:cs="Arial"/>
        </w:rPr>
        <w:t xml:space="preserve"> einstellbar</w:t>
      </w:r>
      <w:r w:rsidR="00891E8C" w:rsidRPr="0018760A">
        <w:rPr>
          <w:rFonts w:ascii="Arial" w:hAnsi="Arial" w:cs="Arial"/>
        </w:rPr>
        <w:t>.</w:t>
      </w:r>
    </w:p>
    <w:p w14:paraId="3DCFDC00" w14:textId="77777777" w:rsidR="00953FB1" w:rsidRDefault="00891E8C" w:rsidP="00891E8C">
      <w:pPr>
        <w:rPr>
          <w:rFonts w:ascii="Arial" w:hAnsi="Arial" w:cs="Arial"/>
        </w:rPr>
      </w:pPr>
      <w:r w:rsidRPr="0018760A">
        <w:rPr>
          <w:rFonts w:ascii="Arial" w:hAnsi="Arial" w:cs="Arial"/>
        </w:rPr>
        <w:t>Zudem verfügen d</w:t>
      </w:r>
      <w:r w:rsidR="00AA53EC" w:rsidRPr="0018760A">
        <w:rPr>
          <w:rFonts w:ascii="Arial" w:hAnsi="Arial" w:cs="Arial"/>
        </w:rPr>
        <w:t>iese Sitze auch über Sitzseitenwangen</w:t>
      </w:r>
      <w:r w:rsidRPr="0018760A">
        <w:rPr>
          <w:rFonts w:ascii="Arial" w:hAnsi="Arial" w:cs="Arial"/>
        </w:rPr>
        <w:t xml:space="preserve"> sowie über eine Lendenwirbelstüt</w:t>
      </w:r>
      <w:r w:rsidR="00AA53EC" w:rsidRPr="0018760A">
        <w:rPr>
          <w:rFonts w:ascii="Arial" w:hAnsi="Arial" w:cs="Arial"/>
        </w:rPr>
        <w:t>ze.</w:t>
      </w:r>
    </w:p>
    <w:p w14:paraId="15B613DC" w14:textId="55C33B89"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05248B22" w14:textId="5D18D6F1" w:rsidR="00891E8C" w:rsidRPr="0018760A" w:rsidRDefault="00891E8C" w:rsidP="00AA53EC">
      <w:pPr>
        <w:pStyle w:val="berschrift2"/>
        <w:rPr>
          <w:rFonts w:ascii="Arial" w:hAnsi="Arial" w:cs="Arial"/>
        </w:rPr>
      </w:pPr>
      <w:r w:rsidRPr="0018760A">
        <w:rPr>
          <w:rFonts w:ascii="Arial" w:hAnsi="Arial" w:cs="Arial"/>
        </w:rPr>
        <w:t>Sitzheizung</w:t>
      </w:r>
    </w:p>
    <w:p w14:paraId="6EBBB66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5FA5145" w14:textId="77777777" w:rsidR="00891E8C" w:rsidRPr="0018760A" w:rsidRDefault="00891E8C" w:rsidP="00891E8C">
      <w:pPr>
        <w:rPr>
          <w:rFonts w:ascii="Arial" w:hAnsi="Arial" w:cs="Arial"/>
        </w:rPr>
      </w:pPr>
      <w:r w:rsidRPr="0018760A">
        <w:rPr>
          <w:rFonts w:ascii="Arial" w:hAnsi="Arial" w:cs="Arial"/>
        </w:rPr>
        <w:t>Der Fahrer- und Beifahrersitz verfügen über eine Sitzheizung.</w:t>
      </w:r>
      <w:r w:rsidRPr="0018760A">
        <w:rPr>
          <w:rFonts w:ascii="Arial" w:hAnsi="Arial" w:cs="Arial"/>
        </w:rPr>
        <w:tab/>
      </w:r>
    </w:p>
    <w:p w14:paraId="4F0CAD91" w14:textId="0E9F7FCC" w:rsidR="00891E8C"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7F6667D" w14:textId="77777777" w:rsidR="006C5ED7" w:rsidRDefault="006C5ED7" w:rsidP="00891E8C">
      <w:pPr>
        <w:rPr>
          <w:rFonts w:ascii="Arial" w:hAnsi="Arial" w:cs="Arial"/>
        </w:rPr>
      </w:pPr>
    </w:p>
    <w:p w14:paraId="68AB1A83" w14:textId="77777777" w:rsidR="00953FB1" w:rsidRPr="0018760A" w:rsidRDefault="00953FB1" w:rsidP="00891E8C">
      <w:pPr>
        <w:rPr>
          <w:rFonts w:ascii="Arial" w:hAnsi="Arial" w:cs="Arial"/>
        </w:rPr>
      </w:pPr>
    </w:p>
    <w:p w14:paraId="3252170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46B63ED" w14:textId="1CFAB0AC" w:rsidR="00891E8C" w:rsidRPr="0018760A" w:rsidRDefault="00891E8C" w:rsidP="00AA53EC">
      <w:pPr>
        <w:pStyle w:val="berschrift2"/>
        <w:rPr>
          <w:rFonts w:ascii="Arial" w:hAnsi="Arial" w:cs="Arial"/>
        </w:rPr>
      </w:pPr>
      <w:r w:rsidRPr="0018760A">
        <w:rPr>
          <w:rFonts w:ascii="Arial" w:hAnsi="Arial" w:cs="Arial"/>
        </w:rPr>
        <w:t>Sitzbezüge der Sitzplätze</w:t>
      </w:r>
    </w:p>
    <w:p w14:paraId="1C7186E0" w14:textId="791E5C3F" w:rsidR="007D4BF9" w:rsidRDefault="00891E8C" w:rsidP="00891E8C">
      <w:pPr>
        <w:rPr>
          <w:rFonts w:ascii="Arial" w:hAnsi="Arial" w:cs="Arial"/>
        </w:rPr>
      </w:pPr>
      <w:r w:rsidRPr="0018760A">
        <w:rPr>
          <w:rFonts w:ascii="Arial" w:hAnsi="Arial" w:cs="Arial"/>
        </w:rPr>
        <w:t>Die Sitzbezüge der Sitzplätze bestehen aus pflege</w:t>
      </w:r>
      <w:r w:rsidR="007D4BF9">
        <w:rPr>
          <w:rFonts w:ascii="Arial" w:hAnsi="Arial" w:cs="Arial"/>
        </w:rPr>
        <w:t xml:space="preserve"> leichtem und wasserdampfdurchlässigem</w:t>
      </w:r>
      <w:r w:rsidRPr="0018760A">
        <w:rPr>
          <w:rFonts w:ascii="Arial" w:hAnsi="Arial" w:cs="Arial"/>
        </w:rPr>
        <w:t xml:space="preserve"> </w:t>
      </w:r>
      <w:r w:rsidR="007D4BF9">
        <w:rPr>
          <w:rFonts w:ascii="Arial" w:hAnsi="Arial" w:cs="Arial"/>
        </w:rPr>
        <w:t>Material.</w:t>
      </w:r>
    </w:p>
    <w:p w14:paraId="744F0B82" w14:textId="3526615A" w:rsidR="00891E8C" w:rsidRPr="0018760A" w:rsidRDefault="007D4BF9" w:rsidP="00891E8C">
      <w:pPr>
        <w:rPr>
          <w:rFonts w:ascii="Arial" w:hAnsi="Arial" w:cs="Arial"/>
        </w:rPr>
      </w:pPr>
      <w:r>
        <w:rPr>
          <w:rFonts w:ascii="Arial" w:hAnsi="Arial" w:cs="Arial"/>
        </w:rPr>
        <w:lastRenderedPageBreak/>
        <w:tab/>
      </w:r>
    </w:p>
    <w:p w14:paraId="62C147AF"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779653A" w14:textId="58587725" w:rsidR="00891E8C" w:rsidRPr="0018760A" w:rsidRDefault="00891E8C" w:rsidP="00AA53EC">
      <w:pPr>
        <w:pStyle w:val="berschrift2"/>
        <w:rPr>
          <w:rFonts w:ascii="Arial" w:hAnsi="Arial" w:cs="Arial"/>
        </w:rPr>
      </w:pPr>
      <w:r w:rsidRPr="0018760A">
        <w:rPr>
          <w:rFonts w:ascii="Arial" w:hAnsi="Arial" w:cs="Arial"/>
        </w:rPr>
        <w:t>Kopfstützen</w:t>
      </w:r>
    </w:p>
    <w:p w14:paraId="272D243C" w14:textId="5CAD09F0" w:rsidR="00891E8C" w:rsidRPr="0018760A" w:rsidRDefault="001677E4" w:rsidP="00891E8C">
      <w:pPr>
        <w:rPr>
          <w:rFonts w:ascii="Arial" w:hAnsi="Arial" w:cs="Arial"/>
        </w:rPr>
      </w:pPr>
      <w:r>
        <w:rPr>
          <w:rFonts w:ascii="Arial" w:hAnsi="Arial" w:cs="Arial"/>
        </w:rPr>
        <w:t>Das Fahrzeug verfügt über v</w:t>
      </w:r>
      <w:r w:rsidR="00891E8C" w:rsidRPr="0018760A">
        <w:rPr>
          <w:rFonts w:ascii="Arial" w:hAnsi="Arial" w:cs="Arial"/>
        </w:rPr>
        <w:t xml:space="preserve">erstellbare Kopfstützen für </w:t>
      </w:r>
      <w:r w:rsidR="007D4BF9">
        <w:rPr>
          <w:rFonts w:ascii="Arial" w:hAnsi="Arial" w:cs="Arial"/>
        </w:rPr>
        <w:t xml:space="preserve">die </w:t>
      </w:r>
      <w:r>
        <w:rPr>
          <w:rFonts w:ascii="Arial" w:hAnsi="Arial" w:cs="Arial"/>
        </w:rPr>
        <w:t>hinteren Sitzplätze.</w:t>
      </w:r>
    </w:p>
    <w:p w14:paraId="09D3D430"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CC5D1D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E7FE65E" w14:textId="54DFBD47" w:rsidR="00891E8C" w:rsidRPr="0018760A" w:rsidRDefault="00891E8C" w:rsidP="00AA53EC">
      <w:pPr>
        <w:pStyle w:val="berschrift2"/>
        <w:rPr>
          <w:rFonts w:ascii="Arial" w:hAnsi="Arial" w:cs="Arial"/>
        </w:rPr>
      </w:pPr>
      <w:r w:rsidRPr="0018760A">
        <w:rPr>
          <w:rFonts w:ascii="Arial" w:hAnsi="Arial" w:cs="Arial"/>
        </w:rPr>
        <w:t>Fußmatten</w:t>
      </w:r>
    </w:p>
    <w:p w14:paraId="2BB56F14" w14:textId="4362B577" w:rsidR="00891E8C" w:rsidRPr="0018760A" w:rsidRDefault="00891E8C" w:rsidP="00891E8C">
      <w:pPr>
        <w:rPr>
          <w:rFonts w:ascii="Arial" w:hAnsi="Arial" w:cs="Arial"/>
        </w:rPr>
      </w:pPr>
      <w:r w:rsidRPr="0018760A">
        <w:rPr>
          <w:rFonts w:ascii="Arial" w:hAnsi="Arial" w:cs="Arial"/>
        </w:rPr>
        <w:t>Das Fahrzeug verfügt vorne und hinten, dem Inte</w:t>
      </w:r>
      <w:r w:rsidR="00AA53EC" w:rsidRPr="0018760A">
        <w:rPr>
          <w:rFonts w:ascii="Arial" w:hAnsi="Arial" w:cs="Arial"/>
        </w:rPr>
        <w:t>rieur farblich angepasst, über Gummif</w:t>
      </w:r>
      <w:r w:rsidRPr="0018760A">
        <w:rPr>
          <w:rFonts w:ascii="Arial" w:hAnsi="Arial" w:cs="Arial"/>
        </w:rPr>
        <w:t>ußmatten.</w:t>
      </w:r>
      <w:r w:rsidRPr="0018760A">
        <w:rPr>
          <w:rFonts w:ascii="Arial" w:hAnsi="Arial" w:cs="Arial"/>
        </w:rPr>
        <w:tab/>
      </w:r>
    </w:p>
    <w:p w14:paraId="24498AD2" w14:textId="2CDF5FF5"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C10608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45F61D9" w14:textId="1F7AA244" w:rsidR="00891E8C" w:rsidRPr="0018760A" w:rsidRDefault="006C5ED7" w:rsidP="00107C27">
      <w:pPr>
        <w:pStyle w:val="berschrift2"/>
        <w:rPr>
          <w:rFonts w:ascii="Arial" w:hAnsi="Arial" w:cs="Arial"/>
        </w:rPr>
      </w:pPr>
      <w:r w:rsidRPr="006C5ED7">
        <w:rPr>
          <w:rFonts w:ascii="Arial" w:hAnsi="Arial" w:cs="Arial"/>
          <w:highlight w:val="yellow"/>
        </w:rPr>
        <w:t>Optional</w:t>
      </w:r>
      <w:r>
        <w:rPr>
          <w:rFonts w:ascii="Arial" w:hAnsi="Arial" w:cs="Arial"/>
        </w:rPr>
        <w:t xml:space="preserve"> </w:t>
      </w:r>
      <w:r w:rsidR="00891E8C" w:rsidRPr="0018760A">
        <w:rPr>
          <w:rFonts w:ascii="Arial" w:hAnsi="Arial" w:cs="Arial"/>
        </w:rPr>
        <w:t>Mittelarmlehne vorne</w:t>
      </w:r>
    </w:p>
    <w:p w14:paraId="4A398737" w14:textId="77777777" w:rsidR="00891E8C" w:rsidRPr="0018760A" w:rsidRDefault="00891E8C" w:rsidP="00891E8C">
      <w:pPr>
        <w:rPr>
          <w:rFonts w:ascii="Arial" w:hAnsi="Arial" w:cs="Arial"/>
        </w:rPr>
      </w:pPr>
      <w:r w:rsidRPr="0018760A">
        <w:rPr>
          <w:rFonts w:ascii="Arial" w:hAnsi="Arial" w:cs="Arial"/>
        </w:rPr>
        <w:t xml:space="preserve">Zwischen dem Fahrer- und Beifahrersitz befindet sich eine umklappbare Armlehne. </w:t>
      </w:r>
      <w:r w:rsidRPr="0018760A">
        <w:rPr>
          <w:rFonts w:ascii="Arial" w:hAnsi="Arial" w:cs="Arial"/>
        </w:rPr>
        <w:tab/>
      </w:r>
    </w:p>
    <w:p w14:paraId="1C052A77" w14:textId="5909D3A6"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4B52F334"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D3AD6C6" w14:textId="37AEB71A" w:rsidR="00891E8C" w:rsidRPr="0018760A" w:rsidRDefault="00891E8C" w:rsidP="00107C27">
      <w:pPr>
        <w:pStyle w:val="berschrift2"/>
        <w:rPr>
          <w:rFonts w:ascii="Arial" w:hAnsi="Arial" w:cs="Arial"/>
        </w:rPr>
      </w:pPr>
      <w:r w:rsidRPr="0018760A">
        <w:rPr>
          <w:rFonts w:ascii="Arial" w:hAnsi="Arial" w:cs="Arial"/>
        </w:rPr>
        <w:t>Elektrische Fensterheber</w:t>
      </w:r>
    </w:p>
    <w:p w14:paraId="254E1E9B" w14:textId="2A8F2F6D" w:rsidR="00891E8C" w:rsidRPr="0018760A" w:rsidRDefault="00891E8C" w:rsidP="00891E8C">
      <w:pPr>
        <w:rPr>
          <w:rFonts w:ascii="Arial" w:hAnsi="Arial" w:cs="Arial"/>
        </w:rPr>
      </w:pPr>
      <w:r w:rsidRPr="0018760A">
        <w:rPr>
          <w:rFonts w:ascii="Arial" w:hAnsi="Arial" w:cs="Arial"/>
        </w:rPr>
        <w:t xml:space="preserve">Alle vier </w:t>
      </w:r>
      <w:r w:rsidR="00107C27" w:rsidRPr="0018760A">
        <w:rPr>
          <w:rFonts w:ascii="Arial" w:hAnsi="Arial" w:cs="Arial"/>
        </w:rPr>
        <w:t>Seitentüren</w:t>
      </w:r>
      <w:r w:rsidRPr="0018760A">
        <w:rPr>
          <w:rFonts w:ascii="Arial" w:hAnsi="Arial" w:cs="Arial"/>
        </w:rPr>
        <w:t xml:space="preserve"> ve</w:t>
      </w:r>
      <w:r w:rsidR="00107C27" w:rsidRPr="0018760A">
        <w:rPr>
          <w:rFonts w:ascii="Arial" w:hAnsi="Arial" w:cs="Arial"/>
        </w:rPr>
        <w:t>rfügen über elektrische Fenster</w:t>
      </w:r>
      <w:r w:rsidRPr="0018760A">
        <w:rPr>
          <w:rFonts w:ascii="Arial" w:hAnsi="Arial" w:cs="Arial"/>
        </w:rPr>
        <w:t>heber.</w:t>
      </w:r>
    </w:p>
    <w:p w14:paraId="40F8EE62" w14:textId="77777777" w:rsidR="00891E8C" w:rsidRPr="0018760A" w:rsidRDefault="00891E8C" w:rsidP="00891E8C">
      <w:pPr>
        <w:rPr>
          <w:rFonts w:ascii="Arial" w:hAnsi="Arial" w:cs="Arial"/>
        </w:rPr>
      </w:pPr>
    </w:p>
    <w:p w14:paraId="28DE09C8" w14:textId="77777777" w:rsidR="00891E8C" w:rsidRPr="0018760A" w:rsidRDefault="00891E8C" w:rsidP="00891E8C">
      <w:pPr>
        <w:rPr>
          <w:rFonts w:ascii="Arial" w:hAnsi="Arial" w:cs="Arial"/>
          <w:b/>
        </w:rPr>
      </w:pPr>
      <w:r w:rsidRPr="0018760A">
        <w:rPr>
          <w:rFonts w:ascii="Arial" w:hAnsi="Arial" w:cs="Arial"/>
          <w:b/>
        </w:rPr>
        <w:t>Hinweis:</w:t>
      </w:r>
    </w:p>
    <w:p w14:paraId="692A11E0" w14:textId="77777777" w:rsidR="00891E8C" w:rsidRPr="0018760A" w:rsidRDefault="00891E8C" w:rsidP="00891E8C">
      <w:pPr>
        <w:rPr>
          <w:rFonts w:ascii="Arial" w:hAnsi="Arial" w:cs="Arial"/>
        </w:rPr>
      </w:pPr>
      <w:r w:rsidRPr="0018760A">
        <w:rPr>
          <w:rFonts w:ascii="Arial" w:hAnsi="Arial" w:cs="Arial"/>
        </w:rPr>
        <w:t>Das Beifahrerseitenfenster ist auch von der Fahrerseite aus bedienbar.</w:t>
      </w:r>
    </w:p>
    <w:p w14:paraId="0DFC9E83" w14:textId="77777777" w:rsidR="00891E8C" w:rsidRPr="0018760A" w:rsidRDefault="00891E8C" w:rsidP="00891E8C">
      <w:pPr>
        <w:rPr>
          <w:rFonts w:ascii="Arial" w:hAnsi="Arial" w:cs="Arial"/>
        </w:rPr>
      </w:pPr>
    </w:p>
    <w:p w14:paraId="2F59BCCA" w14:textId="5DA491E0" w:rsidR="00891E8C" w:rsidRPr="0018760A" w:rsidRDefault="00891E8C" w:rsidP="00891E8C">
      <w:pPr>
        <w:rPr>
          <w:rFonts w:ascii="Arial" w:hAnsi="Arial" w:cs="Arial"/>
        </w:rPr>
      </w:pPr>
      <w:r w:rsidRPr="0018760A">
        <w:rPr>
          <w:rFonts w:ascii="Arial" w:hAnsi="Arial" w:cs="Arial"/>
        </w:rPr>
        <w:t xml:space="preserve">Die hinteren </w:t>
      </w:r>
      <w:r w:rsidR="00107C27" w:rsidRPr="0018760A">
        <w:rPr>
          <w:rFonts w:ascii="Arial" w:hAnsi="Arial" w:cs="Arial"/>
        </w:rPr>
        <w:t>beiden Fenster sind über Bedien</w:t>
      </w:r>
      <w:r w:rsidRPr="0018760A">
        <w:rPr>
          <w:rFonts w:ascii="Arial" w:hAnsi="Arial" w:cs="Arial"/>
        </w:rPr>
        <w:t xml:space="preserve">elemente im </w:t>
      </w:r>
      <w:r w:rsidR="00107C27" w:rsidRPr="0018760A">
        <w:rPr>
          <w:rFonts w:ascii="Arial" w:hAnsi="Arial" w:cs="Arial"/>
        </w:rPr>
        <w:t>Fahrerbereich</w:t>
      </w:r>
      <w:r w:rsidRPr="0018760A">
        <w:rPr>
          <w:rFonts w:ascii="Arial" w:hAnsi="Arial" w:cs="Arial"/>
        </w:rPr>
        <w:t xml:space="preserve"> zu bedienen bzw. zu sperren. </w:t>
      </w:r>
      <w:r w:rsidRPr="0018760A">
        <w:rPr>
          <w:rFonts w:ascii="Arial" w:hAnsi="Arial" w:cs="Arial"/>
        </w:rPr>
        <w:tab/>
      </w:r>
    </w:p>
    <w:p w14:paraId="20AC69E0"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4848F08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1667DB6" w14:textId="0D7D1525" w:rsidR="00891E8C" w:rsidRPr="0018760A" w:rsidRDefault="00891E8C" w:rsidP="00107C27">
      <w:pPr>
        <w:pStyle w:val="berschrift2"/>
        <w:rPr>
          <w:rFonts w:ascii="Arial" w:hAnsi="Arial" w:cs="Arial"/>
        </w:rPr>
      </w:pPr>
      <w:r w:rsidRPr="0018760A">
        <w:rPr>
          <w:rFonts w:ascii="Arial" w:hAnsi="Arial" w:cs="Arial"/>
        </w:rPr>
        <w:t>Seitenspiegel</w:t>
      </w:r>
    </w:p>
    <w:p w14:paraId="23F15F99" w14:textId="540FD6AC" w:rsidR="00891E8C" w:rsidRPr="0018760A" w:rsidRDefault="00891E8C" w:rsidP="00891E8C">
      <w:pPr>
        <w:rPr>
          <w:rFonts w:ascii="Arial" w:hAnsi="Arial" w:cs="Arial"/>
        </w:rPr>
      </w:pPr>
      <w:r w:rsidRPr="0018760A">
        <w:rPr>
          <w:rFonts w:ascii="Arial" w:hAnsi="Arial" w:cs="Arial"/>
        </w:rPr>
        <w:t>Beide Seitenspiegel (links und rechts) sind elektrisch verstell</w:t>
      </w:r>
      <w:r w:rsidR="00C7043E">
        <w:rPr>
          <w:rFonts w:ascii="Arial" w:hAnsi="Arial" w:cs="Arial"/>
        </w:rPr>
        <w:t>- und beheiz</w:t>
      </w:r>
      <w:r w:rsidR="0052737D">
        <w:rPr>
          <w:rFonts w:ascii="Arial" w:hAnsi="Arial" w:cs="Arial"/>
        </w:rPr>
        <w:t>bar</w:t>
      </w:r>
      <w:r w:rsidRPr="0018760A">
        <w:rPr>
          <w:rFonts w:ascii="Arial" w:hAnsi="Arial" w:cs="Arial"/>
        </w:rPr>
        <w:t>.</w:t>
      </w:r>
      <w:r w:rsidRPr="0018760A">
        <w:rPr>
          <w:rFonts w:ascii="Arial" w:hAnsi="Arial" w:cs="Arial"/>
        </w:rPr>
        <w:tab/>
      </w:r>
    </w:p>
    <w:p w14:paraId="10410E95" w14:textId="77777777" w:rsidR="00E2275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7DED380F" w14:textId="20FBF696" w:rsidR="00891E8C" w:rsidRPr="0018760A" w:rsidRDefault="00891E8C" w:rsidP="00891E8C">
      <w:pPr>
        <w:rPr>
          <w:rFonts w:ascii="Arial" w:hAnsi="Arial" w:cs="Arial"/>
        </w:rPr>
      </w:pPr>
      <w:r w:rsidRPr="0018760A">
        <w:rPr>
          <w:rFonts w:ascii="Arial" w:hAnsi="Arial" w:cs="Arial"/>
        </w:rPr>
        <w:tab/>
      </w:r>
    </w:p>
    <w:p w14:paraId="108CA298" w14:textId="7E7C6A1E" w:rsidR="00891E8C" w:rsidRPr="0018760A" w:rsidRDefault="00891E8C" w:rsidP="00107C27">
      <w:pPr>
        <w:pStyle w:val="berschrift2"/>
        <w:rPr>
          <w:rFonts w:ascii="Arial" w:hAnsi="Arial" w:cs="Arial"/>
        </w:rPr>
      </w:pPr>
      <w:r w:rsidRPr="0018760A">
        <w:rPr>
          <w:rFonts w:ascii="Arial" w:hAnsi="Arial" w:cs="Arial"/>
        </w:rPr>
        <w:t>Radio</w:t>
      </w:r>
      <w:r w:rsidR="00107C27" w:rsidRPr="0018760A">
        <w:rPr>
          <w:rFonts w:ascii="Arial" w:hAnsi="Arial" w:cs="Arial"/>
        </w:rPr>
        <w:t xml:space="preserve"> und Informationssystem</w:t>
      </w:r>
    </w:p>
    <w:p w14:paraId="5D1B339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E466088" w14:textId="63C0ADC4" w:rsidR="00891E8C" w:rsidRPr="0018760A" w:rsidRDefault="00891E8C" w:rsidP="00891E8C">
      <w:pPr>
        <w:rPr>
          <w:rFonts w:ascii="Arial" w:hAnsi="Arial" w:cs="Arial"/>
        </w:rPr>
      </w:pPr>
      <w:r w:rsidRPr="0018760A">
        <w:rPr>
          <w:rFonts w:ascii="Arial" w:hAnsi="Arial" w:cs="Arial"/>
        </w:rPr>
        <w:t>Lieferung und Einbau eines Radio</w:t>
      </w:r>
      <w:r w:rsidR="00107C27" w:rsidRPr="0018760A">
        <w:rPr>
          <w:rFonts w:ascii="Arial" w:hAnsi="Arial" w:cs="Arial"/>
        </w:rPr>
        <w:t>- und Inform</w:t>
      </w:r>
      <w:r w:rsidR="00055A6A" w:rsidRPr="0018760A">
        <w:rPr>
          <w:rFonts w:ascii="Arial" w:hAnsi="Arial" w:cs="Arial"/>
        </w:rPr>
        <w:t>a</w:t>
      </w:r>
      <w:r w:rsidR="007D4BF9">
        <w:rPr>
          <w:rFonts w:ascii="Arial" w:hAnsi="Arial" w:cs="Arial"/>
        </w:rPr>
        <w:t>tionssystem</w:t>
      </w:r>
      <w:r w:rsidR="00107C27" w:rsidRPr="0018760A">
        <w:rPr>
          <w:rFonts w:ascii="Arial" w:hAnsi="Arial" w:cs="Arial"/>
        </w:rPr>
        <w:t>s</w:t>
      </w:r>
      <w:r w:rsidR="00055A6A" w:rsidRPr="0018760A">
        <w:rPr>
          <w:rFonts w:ascii="Arial" w:hAnsi="Arial" w:cs="Arial"/>
        </w:rPr>
        <w:t xml:space="preserve"> mit einer Bluet</w:t>
      </w:r>
      <w:r w:rsidRPr="0018760A">
        <w:rPr>
          <w:rFonts w:ascii="Arial" w:hAnsi="Arial" w:cs="Arial"/>
        </w:rPr>
        <w:t>ooth-Schni</w:t>
      </w:r>
      <w:r w:rsidR="00107C27" w:rsidRPr="0018760A">
        <w:rPr>
          <w:rFonts w:ascii="Arial" w:hAnsi="Arial" w:cs="Arial"/>
        </w:rPr>
        <w:t>ttstelle für eine Freisprechein</w:t>
      </w:r>
      <w:r w:rsidRPr="0018760A">
        <w:rPr>
          <w:rFonts w:ascii="Arial" w:hAnsi="Arial" w:cs="Arial"/>
        </w:rPr>
        <w:t>richtung aller gängigen Mobilfunk</w:t>
      </w:r>
      <w:r w:rsidR="007D4BF9">
        <w:rPr>
          <w:rFonts w:ascii="Arial" w:hAnsi="Arial" w:cs="Arial"/>
        </w:rPr>
        <w:t xml:space="preserve">- </w:t>
      </w:r>
      <w:proofErr w:type="spellStart"/>
      <w:r w:rsidRPr="0018760A">
        <w:rPr>
          <w:rFonts w:ascii="Arial" w:hAnsi="Arial" w:cs="Arial"/>
        </w:rPr>
        <w:t>telefone</w:t>
      </w:r>
      <w:proofErr w:type="spellEnd"/>
      <w:r w:rsidRPr="0018760A">
        <w:rPr>
          <w:rFonts w:ascii="Arial" w:hAnsi="Arial" w:cs="Arial"/>
        </w:rPr>
        <w:t>.</w:t>
      </w:r>
      <w:r w:rsidR="00107C27" w:rsidRPr="0018760A">
        <w:rPr>
          <w:rFonts w:ascii="Arial" w:hAnsi="Arial" w:cs="Arial"/>
        </w:rPr>
        <w:t xml:space="preserve"> Eine Anbindung über Android Auto und Apple Car-Play ist kabellos möglich.</w:t>
      </w:r>
      <w:r w:rsidR="00055A6A" w:rsidRPr="0018760A">
        <w:rPr>
          <w:rFonts w:ascii="Arial" w:hAnsi="Arial" w:cs="Arial"/>
        </w:rPr>
        <w:t xml:space="preserve"> </w:t>
      </w:r>
    </w:p>
    <w:p w14:paraId="39D85326" w14:textId="3AFABB56" w:rsidR="00CF116D" w:rsidRPr="0018760A" w:rsidRDefault="00CF116D" w:rsidP="00891E8C">
      <w:pPr>
        <w:rPr>
          <w:rFonts w:ascii="Arial" w:hAnsi="Arial" w:cs="Arial"/>
        </w:rPr>
      </w:pPr>
    </w:p>
    <w:p w14:paraId="3FF1A69D" w14:textId="36A409E2" w:rsidR="00CF116D" w:rsidRPr="0018760A" w:rsidRDefault="00CF116D" w:rsidP="00891E8C">
      <w:pPr>
        <w:rPr>
          <w:rFonts w:ascii="Arial" w:hAnsi="Arial" w:cs="Arial"/>
        </w:rPr>
      </w:pPr>
      <w:r w:rsidRPr="0018760A">
        <w:rPr>
          <w:rFonts w:ascii="Arial" w:hAnsi="Arial" w:cs="Arial"/>
        </w:rPr>
        <w:t>Im Bereich vo</w:t>
      </w:r>
      <w:r w:rsidR="007D4BF9">
        <w:rPr>
          <w:rFonts w:ascii="Arial" w:hAnsi="Arial" w:cs="Arial"/>
        </w:rPr>
        <w:t>m</w:t>
      </w:r>
      <w:r w:rsidRPr="0018760A">
        <w:rPr>
          <w:rFonts w:ascii="Arial" w:hAnsi="Arial" w:cs="Arial"/>
        </w:rPr>
        <w:t xml:space="preserve"> Fahrer- und Beifahrer sind 2 USB</w:t>
      </w:r>
      <w:r w:rsidR="00351C2C">
        <w:rPr>
          <w:rFonts w:ascii="Arial" w:hAnsi="Arial" w:cs="Arial"/>
        </w:rPr>
        <w:t xml:space="preserve"> </w:t>
      </w:r>
      <w:r w:rsidRPr="0018760A">
        <w:rPr>
          <w:rFonts w:ascii="Arial" w:hAnsi="Arial" w:cs="Arial"/>
        </w:rPr>
        <w:t>Ladebuchsen vorhanden.</w:t>
      </w:r>
    </w:p>
    <w:p w14:paraId="6CF22DE6" w14:textId="77777777" w:rsidR="00891E8C" w:rsidRPr="0018760A" w:rsidRDefault="00891E8C" w:rsidP="00891E8C">
      <w:pPr>
        <w:rPr>
          <w:rFonts w:ascii="Arial" w:hAnsi="Arial" w:cs="Arial"/>
        </w:rPr>
      </w:pPr>
    </w:p>
    <w:p w14:paraId="59FEF0AD" w14:textId="77777777" w:rsidR="00E2275C" w:rsidRPr="0018760A" w:rsidRDefault="00891E8C" w:rsidP="00891E8C">
      <w:pPr>
        <w:rPr>
          <w:rFonts w:ascii="Arial" w:hAnsi="Arial" w:cs="Arial"/>
        </w:rPr>
      </w:pPr>
      <w:r w:rsidRPr="0018760A">
        <w:rPr>
          <w:rFonts w:ascii="Arial" w:hAnsi="Arial" w:cs="Arial"/>
        </w:rPr>
        <w:t xml:space="preserve">Im vorderen und im hinteren Bereich von dem Fahrzeug sind jeweils mind. 2 Lautsprecher (z. B. in den Türen) verbaut </w:t>
      </w:r>
      <w:r w:rsidR="00107C27" w:rsidRPr="0018760A">
        <w:rPr>
          <w:rFonts w:ascii="Arial" w:hAnsi="Arial" w:cs="Arial"/>
        </w:rPr>
        <w:t xml:space="preserve">und an das Radio angeschlossen. </w:t>
      </w:r>
    </w:p>
    <w:p w14:paraId="6F877330" w14:textId="511CD407" w:rsidR="00891E8C" w:rsidRPr="0018760A" w:rsidRDefault="00891E8C" w:rsidP="00891E8C">
      <w:pPr>
        <w:rPr>
          <w:rFonts w:ascii="Arial" w:hAnsi="Arial" w:cs="Arial"/>
        </w:rPr>
      </w:pPr>
      <w:r w:rsidRPr="0018760A">
        <w:rPr>
          <w:rFonts w:ascii="Arial" w:hAnsi="Arial" w:cs="Arial"/>
        </w:rPr>
        <w:tab/>
      </w:r>
    </w:p>
    <w:p w14:paraId="779613DE"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lastRenderedPageBreak/>
        <w:t>€</w:t>
      </w:r>
    </w:p>
    <w:p w14:paraId="3A5ADE31" w14:textId="058EC6A7" w:rsidR="00891E8C" w:rsidRPr="0018760A" w:rsidRDefault="00891E8C" w:rsidP="00107C27">
      <w:pPr>
        <w:pStyle w:val="berschrift2"/>
        <w:rPr>
          <w:rFonts w:ascii="Arial" w:hAnsi="Arial" w:cs="Arial"/>
        </w:rPr>
      </w:pPr>
      <w:r w:rsidRPr="0018760A">
        <w:rPr>
          <w:rFonts w:ascii="Arial" w:hAnsi="Arial" w:cs="Arial"/>
        </w:rPr>
        <w:t>Navigationsgerät</w:t>
      </w:r>
    </w:p>
    <w:p w14:paraId="4B0ACB0D" w14:textId="6D7BA58C" w:rsidR="00891E8C" w:rsidRPr="0018760A" w:rsidRDefault="00891E8C" w:rsidP="00891E8C">
      <w:pPr>
        <w:rPr>
          <w:rFonts w:ascii="Arial" w:hAnsi="Arial" w:cs="Arial"/>
        </w:rPr>
      </w:pPr>
      <w:r w:rsidRPr="0018760A">
        <w:rPr>
          <w:rFonts w:ascii="Arial" w:hAnsi="Arial" w:cs="Arial"/>
        </w:rPr>
        <w:t>Das Fahrzeug ve</w:t>
      </w:r>
      <w:r w:rsidR="00107C27" w:rsidRPr="0018760A">
        <w:rPr>
          <w:rFonts w:ascii="Arial" w:hAnsi="Arial" w:cs="Arial"/>
        </w:rPr>
        <w:t>rfügt über ein</w:t>
      </w:r>
      <w:r w:rsidR="00055A6A" w:rsidRPr="0018760A">
        <w:rPr>
          <w:rFonts w:ascii="Arial" w:hAnsi="Arial" w:cs="Arial"/>
        </w:rPr>
        <w:t>e</w:t>
      </w:r>
      <w:r w:rsidR="00107C27" w:rsidRPr="0018760A">
        <w:rPr>
          <w:rFonts w:ascii="Arial" w:hAnsi="Arial" w:cs="Arial"/>
        </w:rPr>
        <w:t xml:space="preserve"> </w:t>
      </w:r>
      <w:r w:rsidR="00055A6A" w:rsidRPr="0018760A">
        <w:rPr>
          <w:rFonts w:ascii="Arial" w:hAnsi="Arial" w:cs="Arial"/>
        </w:rPr>
        <w:t>im Radio- und Informationssystem integrierte</w:t>
      </w:r>
      <w:r w:rsidR="00107C27" w:rsidRPr="0018760A">
        <w:rPr>
          <w:rFonts w:ascii="Arial" w:hAnsi="Arial" w:cs="Arial"/>
        </w:rPr>
        <w:t xml:space="preserve"> Navi</w:t>
      </w:r>
      <w:r w:rsidR="00055A6A" w:rsidRPr="0018760A">
        <w:rPr>
          <w:rFonts w:ascii="Arial" w:hAnsi="Arial" w:cs="Arial"/>
        </w:rPr>
        <w:t>gationsfunktion.</w:t>
      </w:r>
    </w:p>
    <w:p w14:paraId="781C95F9" w14:textId="77777777" w:rsidR="00891E8C" w:rsidRPr="0018760A" w:rsidRDefault="00891E8C" w:rsidP="00891E8C">
      <w:pPr>
        <w:rPr>
          <w:rFonts w:ascii="Arial" w:hAnsi="Arial" w:cs="Arial"/>
        </w:rPr>
      </w:pPr>
    </w:p>
    <w:p w14:paraId="7BB27301" w14:textId="77777777" w:rsidR="00891E8C" w:rsidRPr="0018760A" w:rsidRDefault="00891E8C" w:rsidP="00891E8C">
      <w:pPr>
        <w:rPr>
          <w:rFonts w:ascii="Arial" w:hAnsi="Arial" w:cs="Arial"/>
        </w:rPr>
      </w:pPr>
      <w:r w:rsidRPr="0018760A">
        <w:rPr>
          <w:rFonts w:ascii="Arial" w:hAnsi="Arial" w:cs="Arial"/>
        </w:rPr>
        <w:t>Die Anweisungen bzw. Informationen, die dem Fahrer mitgeteilt werden, sind verständlich und deutlich zu hören.</w:t>
      </w:r>
    </w:p>
    <w:p w14:paraId="07F2EFD1" w14:textId="77777777" w:rsidR="00891E8C" w:rsidRPr="0018760A" w:rsidRDefault="00891E8C" w:rsidP="00891E8C">
      <w:pPr>
        <w:rPr>
          <w:rFonts w:ascii="Arial" w:hAnsi="Arial" w:cs="Arial"/>
        </w:rPr>
      </w:pPr>
    </w:p>
    <w:p w14:paraId="0DE6E18C" w14:textId="77777777" w:rsidR="00891E8C" w:rsidRPr="0018760A" w:rsidRDefault="00891E8C" w:rsidP="00891E8C">
      <w:pPr>
        <w:rPr>
          <w:rFonts w:ascii="Arial" w:hAnsi="Arial" w:cs="Arial"/>
        </w:rPr>
      </w:pPr>
      <w:r w:rsidRPr="0018760A">
        <w:rPr>
          <w:rFonts w:ascii="Arial" w:hAnsi="Arial" w:cs="Arial"/>
        </w:rPr>
        <w:t>Das Gerät verfügt über eine TMC-Funktion. Der Hinweis, dass die Route geändert wird, muss auch akustisch erfolgen.</w:t>
      </w:r>
    </w:p>
    <w:p w14:paraId="6D67694F" w14:textId="77777777" w:rsidR="00891E8C" w:rsidRPr="0018760A" w:rsidRDefault="00891E8C" w:rsidP="00891E8C">
      <w:pPr>
        <w:rPr>
          <w:rFonts w:ascii="Arial" w:hAnsi="Arial" w:cs="Arial"/>
        </w:rPr>
      </w:pPr>
    </w:p>
    <w:p w14:paraId="333FF768" w14:textId="5B1907DB" w:rsidR="00891E8C" w:rsidRPr="0018760A" w:rsidRDefault="00891E8C" w:rsidP="00891E8C">
      <w:pPr>
        <w:rPr>
          <w:rFonts w:ascii="Arial" w:hAnsi="Arial" w:cs="Arial"/>
        </w:rPr>
      </w:pPr>
      <w:r w:rsidRPr="0018760A">
        <w:rPr>
          <w:rFonts w:ascii="Arial" w:hAnsi="Arial" w:cs="Arial"/>
        </w:rPr>
        <w:t>Die Navigation</w:t>
      </w:r>
      <w:r w:rsidR="00107C27" w:rsidRPr="0018760A">
        <w:rPr>
          <w:rFonts w:ascii="Arial" w:hAnsi="Arial" w:cs="Arial"/>
        </w:rPr>
        <w:t xml:space="preserve">ssoftware beinhaltet das Kartenmaterial </w:t>
      </w:r>
      <w:r w:rsidRPr="0018760A">
        <w:rPr>
          <w:rFonts w:ascii="Arial" w:hAnsi="Arial" w:cs="Arial"/>
        </w:rPr>
        <w:t xml:space="preserve">der </w:t>
      </w:r>
      <w:r w:rsidR="00107C27" w:rsidRPr="0018760A">
        <w:rPr>
          <w:rFonts w:ascii="Arial" w:hAnsi="Arial" w:cs="Arial"/>
        </w:rPr>
        <w:t>westlichen EU.</w:t>
      </w:r>
    </w:p>
    <w:p w14:paraId="5BC7CE21" w14:textId="6C960E76" w:rsidR="00107C27" w:rsidRPr="0018760A" w:rsidRDefault="00E2275C" w:rsidP="00891E8C">
      <w:pPr>
        <w:rPr>
          <w:rFonts w:ascii="Arial" w:hAnsi="Arial" w:cs="Arial"/>
        </w:rPr>
      </w:pPr>
      <w:r w:rsidRPr="0018760A">
        <w:rPr>
          <w:rFonts w:ascii="Arial" w:hAnsi="Arial" w:cs="Arial"/>
        </w:rPr>
        <w:t xml:space="preserve">   </w:t>
      </w:r>
      <w:r w:rsidRPr="0018760A">
        <w:rPr>
          <w:rFonts w:ascii="Arial" w:hAnsi="Arial" w:cs="Arial"/>
        </w:rPr>
        <w:tab/>
      </w:r>
      <w:r w:rsidRPr="0018760A">
        <w:rPr>
          <w:rFonts w:ascii="Arial" w:hAnsi="Arial" w:cs="Arial"/>
        </w:rPr>
        <w:tab/>
      </w:r>
      <w:r w:rsidRPr="0018760A">
        <w:rPr>
          <w:rFonts w:ascii="Arial" w:hAnsi="Arial" w:cs="Arial"/>
        </w:rPr>
        <w:tab/>
      </w:r>
    </w:p>
    <w:p w14:paraId="538535D1"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943D6CA" w14:textId="5A659CA4" w:rsidR="00891E8C" w:rsidRPr="0018760A" w:rsidRDefault="00891E8C" w:rsidP="00107C27">
      <w:pPr>
        <w:pStyle w:val="berschrift2"/>
        <w:rPr>
          <w:rFonts w:ascii="Arial" w:hAnsi="Arial" w:cs="Arial"/>
        </w:rPr>
      </w:pPr>
      <w:r w:rsidRPr="0018760A">
        <w:rPr>
          <w:rFonts w:ascii="Arial" w:hAnsi="Arial" w:cs="Arial"/>
        </w:rPr>
        <w:t>Außentemperaturanzeige</w:t>
      </w:r>
    </w:p>
    <w:p w14:paraId="7A93D534" w14:textId="6033C52E" w:rsidR="00891E8C" w:rsidRPr="0018760A" w:rsidRDefault="00891E8C" w:rsidP="00891E8C">
      <w:pPr>
        <w:rPr>
          <w:rFonts w:ascii="Arial" w:hAnsi="Arial" w:cs="Arial"/>
        </w:rPr>
      </w:pPr>
      <w:r w:rsidRPr="0018760A">
        <w:rPr>
          <w:rFonts w:ascii="Arial" w:hAnsi="Arial" w:cs="Arial"/>
        </w:rPr>
        <w:t>Das Fahrzeug ver</w:t>
      </w:r>
      <w:r w:rsidR="00107C27" w:rsidRPr="0018760A">
        <w:rPr>
          <w:rFonts w:ascii="Arial" w:hAnsi="Arial" w:cs="Arial"/>
        </w:rPr>
        <w:t>fügt über eine Außentemperatur</w:t>
      </w:r>
      <w:r w:rsidR="007D4BF9">
        <w:rPr>
          <w:rFonts w:ascii="Arial" w:hAnsi="Arial" w:cs="Arial"/>
        </w:rPr>
        <w:t xml:space="preserve">- </w:t>
      </w:r>
      <w:r w:rsidRPr="0018760A">
        <w:rPr>
          <w:rFonts w:ascii="Arial" w:hAnsi="Arial" w:cs="Arial"/>
        </w:rPr>
        <w:t>anzeige.</w:t>
      </w:r>
      <w:r w:rsidRPr="0018760A">
        <w:rPr>
          <w:rFonts w:ascii="Arial" w:hAnsi="Arial" w:cs="Arial"/>
        </w:rPr>
        <w:tab/>
      </w:r>
    </w:p>
    <w:p w14:paraId="14671338"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86E6AA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1591167" w14:textId="0325B73B" w:rsidR="00891E8C" w:rsidRPr="0018760A" w:rsidRDefault="00891E8C" w:rsidP="00055A6A">
      <w:pPr>
        <w:pStyle w:val="berschrift2"/>
        <w:rPr>
          <w:rFonts w:ascii="Arial" w:hAnsi="Arial" w:cs="Arial"/>
        </w:rPr>
      </w:pPr>
      <w:r w:rsidRPr="0018760A">
        <w:rPr>
          <w:rFonts w:ascii="Arial" w:hAnsi="Arial" w:cs="Arial"/>
        </w:rPr>
        <w:t>Wärmeschutzverglasung</w:t>
      </w:r>
    </w:p>
    <w:p w14:paraId="60FD6FE3" w14:textId="77777777" w:rsidR="00891E8C" w:rsidRPr="0018760A" w:rsidRDefault="00891E8C" w:rsidP="00891E8C">
      <w:pPr>
        <w:rPr>
          <w:rFonts w:ascii="Arial" w:hAnsi="Arial" w:cs="Arial"/>
        </w:rPr>
      </w:pPr>
      <w:r w:rsidRPr="0018760A">
        <w:rPr>
          <w:rFonts w:ascii="Arial" w:hAnsi="Arial" w:cs="Arial"/>
        </w:rPr>
        <w:t>Das Fahrzeug verfügt über Wärmeschutzverglasung inkl. beheizbarer Heckscheibe.</w:t>
      </w:r>
      <w:r w:rsidRPr="0018760A">
        <w:rPr>
          <w:rFonts w:ascii="Arial" w:hAnsi="Arial" w:cs="Arial"/>
        </w:rPr>
        <w:tab/>
      </w:r>
    </w:p>
    <w:p w14:paraId="75BA3EA3" w14:textId="50DC59A1" w:rsidR="00891E8C" w:rsidRDefault="00891E8C" w:rsidP="00891E8C">
      <w:pPr>
        <w:rPr>
          <w:rFonts w:ascii="Arial" w:hAnsi="Arial" w:cs="Arial"/>
        </w:rPr>
      </w:pPr>
      <w:r w:rsidRPr="0018760A">
        <w:rPr>
          <w:rFonts w:ascii="Arial" w:hAnsi="Arial" w:cs="Arial"/>
        </w:rPr>
        <w:tab/>
      </w:r>
      <w:r w:rsidRPr="0018760A">
        <w:rPr>
          <w:rFonts w:ascii="Arial" w:hAnsi="Arial" w:cs="Arial"/>
        </w:rPr>
        <w:tab/>
      </w:r>
    </w:p>
    <w:p w14:paraId="30675B51" w14:textId="08270680" w:rsidR="008520E8" w:rsidRDefault="008520E8" w:rsidP="00891E8C">
      <w:pPr>
        <w:rPr>
          <w:rFonts w:ascii="Arial" w:hAnsi="Arial" w:cs="Arial"/>
        </w:rPr>
      </w:pPr>
    </w:p>
    <w:p w14:paraId="5C310855" w14:textId="41A3AC42" w:rsidR="008520E8" w:rsidRDefault="008520E8" w:rsidP="00891E8C">
      <w:pPr>
        <w:rPr>
          <w:rFonts w:ascii="Arial" w:hAnsi="Arial" w:cs="Arial"/>
        </w:rPr>
      </w:pPr>
    </w:p>
    <w:p w14:paraId="3F143339" w14:textId="77777777" w:rsidR="00B77A17" w:rsidRPr="0018760A" w:rsidRDefault="00B77A17" w:rsidP="00891E8C">
      <w:pPr>
        <w:rPr>
          <w:rFonts w:ascii="Arial" w:hAnsi="Arial" w:cs="Arial"/>
        </w:rPr>
      </w:pPr>
    </w:p>
    <w:p w14:paraId="0501F7FE" w14:textId="098E1044" w:rsidR="00891E8C" w:rsidRPr="0018760A" w:rsidRDefault="00891E8C" w:rsidP="00055A6A">
      <w:pPr>
        <w:pStyle w:val="berschrift2"/>
        <w:rPr>
          <w:rFonts w:ascii="Arial" w:hAnsi="Arial" w:cs="Arial"/>
        </w:rPr>
      </w:pPr>
      <w:r w:rsidRPr="0018760A">
        <w:rPr>
          <w:rFonts w:ascii="Arial" w:hAnsi="Arial" w:cs="Arial"/>
        </w:rPr>
        <w:t>Frontscheibe</w:t>
      </w:r>
    </w:p>
    <w:p w14:paraId="2579830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79379A8" w14:textId="77777777" w:rsidR="00891E8C" w:rsidRPr="0018760A" w:rsidRDefault="00891E8C" w:rsidP="00891E8C">
      <w:pPr>
        <w:rPr>
          <w:rFonts w:ascii="Arial" w:hAnsi="Arial" w:cs="Arial"/>
        </w:rPr>
      </w:pPr>
      <w:r w:rsidRPr="0018760A">
        <w:rPr>
          <w:rFonts w:ascii="Arial" w:hAnsi="Arial" w:cs="Arial"/>
        </w:rPr>
        <w:t xml:space="preserve">Die Frontscheibe verfügt über einen sehr guten </w:t>
      </w:r>
      <w:proofErr w:type="spellStart"/>
      <w:r w:rsidRPr="0018760A">
        <w:rPr>
          <w:rFonts w:ascii="Arial" w:hAnsi="Arial" w:cs="Arial"/>
        </w:rPr>
        <w:t>Dämmwert</w:t>
      </w:r>
      <w:proofErr w:type="spellEnd"/>
      <w:r w:rsidRPr="0018760A">
        <w:rPr>
          <w:rFonts w:ascii="Arial" w:hAnsi="Arial" w:cs="Arial"/>
        </w:rPr>
        <w:t>, wodurch Geräusche vermindert von außen nach innen gelangen.</w:t>
      </w:r>
    </w:p>
    <w:p w14:paraId="2FAEE638" w14:textId="77777777" w:rsidR="00891E8C" w:rsidRPr="0018760A" w:rsidRDefault="00891E8C" w:rsidP="00891E8C">
      <w:pPr>
        <w:rPr>
          <w:rFonts w:ascii="Arial" w:hAnsi="Arial" w:cs="Arial"/>
        </w:rPr>
      </w:pPr>
    </w:p>
    <w:p w14:paraId="3F0F6790" w14:textId="4E1BF1C7" w:rsidR="00891E8C" w:rsidRDefault="00891E8C" w:rsidP="00891E8C">
      <w:pPr>
        <w:rPr>
          <w:rFonts w:ascii="Arial" w:hAnsi="Arial" w:cs="Arial"/>
        </w:rPr>
      </w:pPr>
      <w:r w:rsidRPr="0018760A">
        <w:rPr>
          <w:rFonts w:ascii="Arial" w:hAnsi="Arial" w:cs="Arial"/>
        </w:rPr>
        <w:t>Die Frontscheibe verfügt zudem am oberen Rand, als integrierter Sonnensc</w:t>
      </w:r>
      <w:r w:rsidR="00055A6A" w:rsidRPr="0018760A">
        <w:rPr>
          <w:rFonts w:ascii="Arial" w:hAnsi="Arial" w:cs="Arial"/>
        </w:rPr>
        <w:t>hutz, über einen Colorstreifen.</w:t>
      </w:r>
      <w:r w:rsidRPr="0018760A">
        <w:rPr>
          <w:rFonts w:ascii="Arial" w:hAnsi="Arial" w:cs="Arial"/>
        </w:rPr>
        <w:tab/>
      </w:r>
      <w:r w:rsidRPr="0018760A">
        <w:rPr>
          <w:rFonts w:ascii="Arial" w:hAnsi="Arial" w:cs="Arial"/>
        </w:rPr>
        <w:tab/>
      </w:r>
    </w:p>
    <w:p w14:paraId="21172E7F" w14:textId="77777777" w:rsidR="00351C2C" w:rsidRPr="0018760A" w:rsidRDefault="00351C2C" w:rsidP="00891E8C">
      <w:pPr>
        <w:rPr>
          <w:rFonts w:ascii="Arial" w:hAnsi="Arial" w:cs="Arial"/>
        </w:rPr>
      </w:pPr>
    </w:p>
    <w:p w14:paraId="04FDE3F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D04D45B" w14:textId="7DD26590" w:rsidR="00891E8C" w:rsidRPr="0018760A" w:rsidRDefault="00891E8C" w:rsidP="00055A6A">
      <w:pPr>
        <w:pStyle w:val="berschrift2"/>
        <w:rPr>
          <w:rFonts w:ascii="Arial" w:hAnsi="Arial" w:cs="Arial"/>
        </w:rPr>
      </w:pPr>
      <w:r w:rsidRPr="0018760A">
        <w:rPr>
          <w:rFonts w:ascii="Arial" w:hAnsi="Arial" w:cs="Arial"/>
        </w:rPr>
        <w:t>Getönte Scheiben</w:t>
      </w:r>
    </w:p>
    <w:p w14:paraId="18735E7F" w14:textId="642FD67E" w:rsidR="00891E8C" w:rsidRPr="0018760A" w:rsidRDefault="00891E8C" w:rsidP="00891E8C">
      <w:pPr>
        <w:rPr>
          <w:rFonts w:ascii="Arial" w:hAnsi="Arial" w:cs="Arial"/>
        </w:rPr>
      </w:pPr>
      <w:r w:rsidRPr="0018760A">
        <w:rPr>
          <w:rFonts w:ascii="Arial" w:hAnsi="Arial" w:cs="Arial"/>
        </w:rPr>
        <w:t xml:space="preserve">Ab der B-Säule sind </w:t>
      </w:r>
      <w:r w:rsidR="00055A6A" w:rsidRPr="0018760A">
        <w:rPr>
          <w:rFonts w:ascii="Arial" w:hAnsi="Arial" w:cs="Arial"/>
        </w:rPr>
        <w:t>alle Seitenfenster und die Heckscheibe dunkel getönt.</w:t>
      </w:r>
      <w:r w:rsidRPr="0018760A">
        <w:rPr>
          <w:rFonts w:ascii="Arial" w:hAnsi="Arial" w:cs="Arial"/>
        </w:rPr>
        <w:tab/>
      </w:r>
    </w:p>
    <w:p w14:paraId="1CFCE463"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B1FD899"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CD270EC" w14:textId="45D8DD93" w:rsidR="00891E8C" w:rsidRPr="0018760A" w:rsidRDefault="00891E8C" w:rsidP="00055A6A">
      <w:pPr>
        <w:pStyle w:val="berschrift2"/>
        <w:rPr>
          <w:rFonts w:ascii="Arial" w:hAnsi="Arial" w:cs="Arial"/>
        </w:rPr>
      </w:pPr>
      <w:r w:rsidRPr="0018760A">
        <w:rPr>
          <w:rFonts w:ascii="Arial" w:hAnsi="Arial" w:cs="Arial"/>
        </w:rPr>
        <w:t>Wartungsintervallanzeige</w:t>
      </w:r>
    </w:p>
    <w:p w14:paraId="2042E81A" w14:textId="77777777" w:rsidR="00891E8C" w:rsidRPr="0018760A" w:rsidRDefault="00891E8C" w:rsidP="00891E8C">
      <w:pPr>
        <w:rPr>
          <w:rFonts w:ascii="Arial" w:hAnsi="Arial" w:cs="Arial"/>
        </w:rPr>
      </w:pPr>
      <w:r w:rsidRPr="0018760A">
        <w:rPr>
          <w:rFonts w:ascii="Arial" w:hAnsi="Arial" w:cs="Arial"/>
        </w:rPr>
        <w:t>Das Fahrzeug verfügt über eine Wartungsintervall-anzeige.</w:t>
      </w:r>
      <w:r w:rsidRPr="0018760A">
        <w:rPr>
          <w:rFonts w:ascii="Arial" w:hAnsi="Arial" w:cs="Arial"/>
        </w:rPr>
        <w:tab/>
      </w:r>
    </w:p>
    <w:p w14:paraId="41CEE32B"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FC512D7"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lastRenderedPageBreak/>
        <w:t>€</w:t>
      </w:r>
    </w:p>
    <w:p w14:paraId="38EDCB87" w14:textId="011B1E26" w:rsidR="00891E8C" w:rsidRPr="0018760A" w:rsidRDefault="00891E8C" w:rsidP="00055A6A">
      <w:pPr>
        <w:pStyle w:val="berschrift2"/>
        <w:rPr>
          <w:rFonts w:ascii="Arial" w:hAnsi="Arial" w:cs="Arial"/>
        </w:rPr>
      </w:pPr>
      <w:r w:rsidRPr="0018760A">
        <w:rPr>
          <w:rFonts w:ascii="Arial" w:hAnsi="Arial" w:cs="Arial"/>
        </w:rPr>
        <w:t>Gepäckraumabdeckung</w:t>
      </w:r>
    </w:p>
    <w:p w14:paraId="15A5CAE5" w14:textId="77777777" w:rsidR="00891E8C" w:rsidRPr="0018760A" w:rsidRDefault="00891E8C" w:rsidP="00891E8C">
      <w:pPr>
        <w:rPr>
          <w:rFonts w:ascii="Arial" w:hAnsi="Arial" w:cs="Arial"/>
        </w:rPr>
      </w:pPr>
      <w:r w:rsidRPr="0018760A">
        <w:rPr>
          <w:rFonts w:ascii="Arial" w:hAnsi="Arial" w:cs="Arial"/>
        </w:rPr>
        <w:t xml:space="preserve">Der Kofferraum verfügt über eine </w:t>
      </w:r>
      <w:proofErr w:type="spellStart"/>
      <w:r w:rsidRPr="0018760A">
        <w:rPr>
          <w:rFonts w:ascii="Arial" w:hAnsi="Arial" w:cs="Arial"/>
        </w:rPr>
        <w:t>entnehmbare</w:t>
      </w:r>
      <w:proofErr w:type="spellEnd"/>
      <w:r w:rsidRPr="0018760A">
        <w:rPr>
          <w:rFonts w:ascii="Arial" w:hAnsi="Arial" w:cs="Arial"/>
        </w:rPr>
        <w:t xml:space="preserve"> Abdeckung als Sichtschutz. </w:t>
      </w:r>
      <w:r w:rsidRPr="0018760A">
        <w:rPr>
          <w:rFonts w:ascii="Arial" w:hAnsi="Arial" w:cs="Arial"/>
        </w:rPr>
        <w:tab/>
      </w:r>
    </w:p>
    <w:p w14:paraId="1465664C"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67090D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1122071" w14:textId="08605660" w:rsidR="00891E8C" w:rsidRPr="0018760A" w:rsidRDefault="00891E8C" w:rsidP="00055A6A">
      <w:pPr>
        <w:pStyle w:val="berschrift2"/>
        <w:rPr>
          <w:rFonts w:ascii="Arial" w:hAnsi="Arial" w:cs="Arial"/>
        </w:rPr>
      </w:pPr>
      <w:r w:rsidRPr="0018760A">
        <w:rPr>
          <w:rFonts w:ascii="Arial" w:hAnsi="Arial" w:cs="Arial"/>
        </w:rPr>
        <w:t>Trenngitter/ -netz</w:t>
      </w:r>
    </w:p>
    <w:p w14:paraId="7F7356AE" w14:textId="77777777" w:rsidR="00891E8C" w:rsidRPr="0018760A" w:rsidRDefault="00891E8C" w:rsidP="00891E8C">
      <w:pPr>
        <w:rPr>
          <w:rFonts w:ascii="Arial" w:hAnsi="Arial" w:cs="Arial"/>
        </w:rPr>
      </w:pPr>
      <w:r w:rsidRPr="0018760A">
        <w:rPr>
          <w:rFonts w:ascii="Arial" w:hAnsi="Arial" w:cs="Arial"/>
        </w:rPr>
        <w:t>Zwischen der Rückbank und dem Kofferraum ist ein Trenngitter/-netz verbaut.</w:t>
      </w:r>
      <w:r w:rsidRPr="0018760A">
        <w:rPr>
          <w:rFonts w:ascii="Arial" w:hAnsi="Arial" w:cs="Arial"/>
        </w:rPr>
        <w:tab/>
      </w:r>
    </w:p>
    <w:p w14:paraId="2527B889" w14:textId="21AAAD10" w:rsidR="00891E8C" w:rsidRPr="0018760A" w:rsidRDefault="00357F78"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7FDF26A6" w14:textId="6209B2C7" w:rsidR="00891E8C" w:rsidRPr="0018760A" w:rsidRDefault="00357F78" w:rsidP="00357F78">
      <w:pPr>
        <w:pStyle w:val="berschrift2"/>
        <w:rPr>
          <w:rFonts w:ascii="Arial" w:hAnsi="Arial" w:cs="Arial"/>
        </w:rPr>
      </w:pPr>
      <w:r w:rsidRPr="0018760A">
        <w:rPr>
          <w:rFonts w:ascii="Arial" w:hAnsi="Arial" w:cs="Arial"/>
        </w:rPr>
        <w:t>Ladevolumen:</w:t>
      </w:r>
    </w:p>
    <w:p w14:paraId="7F862CA5" w14:textId="3FCA566F" w:rsidR="00357F78" w:rsidRPr="0018760A" w:rsidRDefault="00357F78" w:rsidP="00891E8C">
      <w:pPr>
        <w:rPr>
          <w:rFonts w:ascii="Arial" w:hAnsi="Arial" w:cs="Arial"/>
        </w:rPr>
      </w:pPr>
      <w:r w:rsidRPr="0018760A">
        <w:rPr>
          <w:rFonts w:ascii="Arial" w:hAnsi="Arial" w:cs="Arial"/>
        </w:rPr>
        <w:t xml:space="preserve">Der Kofferraum hinter der 2. Sitzreihe beträgt ca. </w:t>
      </w:r>
      <w:r w:rsidR="006C5ED7">
        <w:rPr>
          <w:rFonts w:ascii="Arial" w:hAnsi="Arial" w:cs="Arial"/>
        </w:rPr>
        <w:t xml:space="preserve">450 </w:t>
      </w:r>
      <w:r w:rsidRPr="0018760A">
        <w:rPr>
          <w:rFonts w:ascii="Arial" w:hAnsi="Arial" w:cs="Arial"/>
        </w:rPr>
        <w:t>Liter.</w:t>
      </w:r>
    </w:p>
    <w:p w14:paraId="13F83E09" w14:textId="77777777" w:rsidR="00357F78" w:rsidRPr="0018760A" w:rsidRDefault="00357F78" w:rsidP="00891E8C">
      <w:pPr>
        <w:rPr>
          <w:rFonts w:ascii="Arial" w:hAnsi="Arial" w:cs="Arial"/>
        </w:rPr>
      </w:pPr>
    </w:p>
    <w:p w14:paraId="2EDAA811" w14:textId="4823AD8B" w:rsidR="00891E8C" w:rsidRPr="0018760A" w:rsidRDefault="00357F78" w:rsidP="00891E8C">
      <w:pPr>
        <w:rPr>
          <w:rFonts w:ascii="Arial" w:hAnsi="Arial" w:cs="Arial"/>
        </w:rPr>
      </w:pPr>
      <w:r w:rsidRPr="0018760A">
        <w:rPr>
          <w:rFonts w:ascii="Arial" w:hAnsi="Arial" w:cs="Arial"/>
        </w:rPr>
        <w:t>Das Ladevolumen bei umgeklappter 2. Sitzreihe, beträgt</w:t>
      </w:r>
      <w:r w:rsidR="006C5ED7">
        <w:rPr>
          <w:rFonts w:ascii="Arial" w:hAnsi="Arial" w:cs="Arial"/>
        </w:rPr>
        <w:t xml:space="preserve"> hinter der 1. Sitzreihe ca. 1.280</w:t>
      </w:r>
      <w:r w:rsidRPr="0018760A">
        <w:rPr>
          <w:rFonts w:ascii="Arial" w:hAnsi="Arial" w:cs="Arial"/>
        </w:rPr>
        <w:t xml:space="preserve"> Liter.</w:t>
      </w:r>
    </w:p>
    <w:p w14:paraId="29A45820" w14:textId="3D10F1AE" w:rsidR="00891E8C" w:rsidRPr="0018760A" w:rsidRDefault="00E2275C" w:rsidP="00891E8C">
      <w:pPr>
        <w:rPr>
          <w:rFonts w:ascii="Arial" w:hAnsi="Arial" w:cs="Arial"/>
        </w:rPr>
      </w:pPr>
      <w:r w:rsidRPr="0018760A">
        <w:rPr>
          <w:rFonts w:ascii="Arial" w:hAnsi="Arial" w:cs="Arial"/>
        </w:rPr>
        <w:tab/>
      </w:r>
      <w:r w:rsidRPr="0018760A">
        <w:rPr>
          <w:rFonts w:ascii="Arial" w:hAnsi="Arial" w:cs="Arial"/>
        </w:rPr>
        <w:tab/>
      </w:r>
      <w:r w:rsidR="00055A6A" w:rsidRPr="0018760A">
        <w:rPr>
          <w:rFonts w:ascii="Arial" w:hAnsi="Arial" w:cs="Arial"/>
        </w:rPr>
        <w:tab/>
      </w:r>
      <w:r w:rsidR="00891E8C" w:rsidRPr="0018760A">
        <w:rPr>
          <w:rFonts w:ascii="Arial" w:hAnsi="Arial" w:cs="Arial"/>
        </w:rPr>
        <w:tab/>
      </w:r>
      <w:r w:rsidR="00891E8C" w:rsidRPr="0018760A">
        <w:rPr>
          <w:rFonts w:ascii="Arial" w:hAnsi="Arial" w:cs="Arial"/>
        </w:rPr>
        <w:tab/>
      </w:r>
      <w:r w:rsidR="00891E8C" w:rsidRPr="0018760A">
        <w:rPr>
          <w:rFonts w:ascii="Arial" w:hAnsi="Arial" w:cs="Arial"/>
        </w:rPr>
        <w:tab/>
      </w:r>
    </w:p>
    <w:p w14:paraId="20D58B43" w14:textId="77777777" w:rsidR="00891E8C" w:rsidRPr="0018760A" w:rsidRDefault="00891E8C" w:rsidP="00055A6A">
      <w:pPr>
        <w:pStyle w:val="berschrift1"/>
        <w:rPr>
          <w:rFonts w:ascii="Arial" w:hAnsi="Arial" w:cs="Arial"/>
        </w:rPr>
      </w:pPr>
      <w:r w:rsidRPr="0018760A">
        <w:rPr>
          <w:rFonts w:ascii="Arial" w:hAnsi="Arial" w:cs="Arial"/>
        </w:rPr>
        <w:t>Elektrische Ausstattung:</w:t>
      </w:r>
      <w:r w:rsidRPr="0018760A">
        <w:rPr>
          <w:rFonts w:ascii="Arial" w:hAnsi="Arial" w:cs="Arial"/>
        </w:rPr>
        <w:tab/>
      </w:r>
    </w:p>
    <w:p w14:paraId="3B4C3DB7"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771F7B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6E86E0B" w14:textId="0FC86466" w:rsidR="00891E8C" w:rsidRPr="0018760A" w:rsidRDefault="00891E8C" w:rsidP="00055A6A">
      <w:pPr>
        <w:pStyle w:val="berschrift2"/>
        <w:rPr>
          <w:rFonts w:ascii="Arial" w:hAnsi="Arial" w:cs="Arial"/>
        </w:rPr>
      </w:pPr>
      <w:r w:rsidRPr="0018760A">
        <w:rPr>
          <w:rFonts w:ascii="Arial" w:hAnsi="Arial" w:cs="Arial"/>
        </w:rPr>
        <w:t>Zentralverriegelung</w:t>
      </w:r>
    </w:p>
    <w:p w14:paraId="4DD290A9" w14:textId="2BE7BA1D" w:rsidR="00891E8C" w:rsidRPr="0018760A" w:rsidRDefault="007D4BF9" w:rsidP="00891E8C">
      <w:pPr>
        <w:rPr>
          <w:rFonts w:ascii="Arial" w:hAnsi="Arial" w:cs="Arial"/>
        </w:rPr>
      </w:pPr>
      <w:r>
        <w:rPr>
          <w:rFonts w:ascii="Arial" w:hAnsi="Arial" w:cs="Arial"/>
        </w:rPr>
        <w:t xml:space="preserve">Das Fahrzeug verfügt über eine </w:t>
      </w:r>
      <w:r w:rsidR="00891E8C" w:rsidRPr="0018760A">
        <w:rPr>
          <w:rFonts w:ascii="Arial" w:hAnsi="Arial" w:cs="Arial"/>
        </w:rPr>
        <w:t>Zentralverriegelung mit Funk, Innenschalter, Crash-Sensor un</w:t>
      </w:r>
      <w:r w:rsidR="00055A6A" w:rsidRPr="0018760A">
        <w:rPr>
          <w:rFonts w:ascii="Arial" w:hAnsi="Arial" w:cs="Arial"/>
        </w:rPr>
        <w:t>d elektronischer Wegfahrsperre.</w:t>
      </w:r>
    </w:p>
    <w:p w14:paraId="22047631"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E7FE3D1" w14:textId="77777777" w:rsidR="00351C2C" w:rsidRPr="0018760A" w:rsidRDefault="00351C2C" w:rsidP="00891E8C">
      <w:pPr>
        <w:rPr>
          <w:rFonts w:ascii="Arial" w:hAnsi="Arial" w:cs="Arial"/>
        </w:rPr>
      </w:pPr>
    </w:p>
    <w:p w14:paraId="588CF951"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AD29C26" w14:textId="09A6D7A4" w:rsidR="00891E8C" w:rsidRPr="0018760A" w:rsidRDefault="00891E8C" w:rsidP="00055A6A">
      <w:pPr>
        <w:pStyle w:val="berschrift2"/>
        <w:rPr>
          <w:rFonts w:ascii="Arial" w:hAnsi="Arial" w:cs="Arial"/>
        </w:rPr>
      </w:pPr>
      <w:r w:rsidRPr="0018760A">
        <w:rPr>
          <w:rFonts w:ascii="Arial" w:hAnsi="Arial" w:cs="Arial"/>
        </w:rPr>
        <w:t>Distanzwarner / Einparkhilfe</w:t>
      </w:r>
    </w:p>
    <w:p w14:paraId="6CBD2416" w14:textId="77777777" w:rsidR="00891E8C" w:rsidRPr="0018760A" w:rsidRDefault="00891E8C" w:rsidP="00891E8C">
      <w:pPr>
        <w:rPr>
          <w:rFonts w:ascii="Arial" w:hAnsi="Arial" w:cs="Arial"/>
        </w:rPr>
      </w:pPr>
      <w:r w:rsidRPr="0018760A">
        <w:rPr>
          <w:rFonts w:ascii="Arial" w:hAnsi="Arial" w:cs="Arial"/>
        </w:rPr>
        <w:t xml:space="preserve">Das Fahrzeug verfügt im Bereich der Front- u. Heckstoßfänger über Sensoren, mit deren Hilfe die Distanz zwischen dem Fahrzeug und einem Hindernis gemessen wird. </w:t>
      </w:r>
    </w:p>
    <w:p w14:paraId="2F1E485E" w14:textId="77777777" w:rsidR="00891E8C" w:rsidRPr="0018760A" w:rsidRDefault="00891E8C" w:rsidP="00891E8C">
      <w:pPr>
        <w:rPr>
          <w:rFonts w:ascii="Arial" w:hAnsi="Arial" w:cs="Arial"/>
        </w:rPr>
      </w:pPr>
    </w:p>
    <w:p w14:paraId="058C54C6" w14:textId="73DBA3B4" w:rsidR="00891E8C" w:rsidRDefault="00891E8C" w:rsidP="00891E8C">
      <w:pPr>
        <w:rPr>
          <w:rFonts w:ascii="Arial" w:hAnsi="Arial" w:cs="Arial"/>
        </w:rPr>
      </w:pPr>
      <w:r w:rsidRPr="0018760A">
        <w:rPr>
          <w:rFonts w:ascii="Arial" w:hAnsi="Arial" w:cs="Arial"/>
        </w:rPr>
        <w:t xml:space="preserve">Bei der Unterschreitung einer bestimmten Distanz, erfolgt ein Warnhinweis in akustischer und optischer Form, die für den Fahrer gut wahrnehmbar ist. </w:t>
      </w:r>
      <w:r w:rsidRPr="0018760A">
        <w:rPr>
          <w:rFonts w:ascii="Arial" w:hAnsi="Arial" w:cs="Arial"/>
        </w:rPr>
        <w:tab/>
      </w:r>
      <w:r w:rsidRPr="0018760A">
        <w:rPr>
          <w:rFonts w:ascii="Arial" w:hAnsi="Arial" w:cs="Arial"/>
        </w:rPr>
        <w:tab/>
      </w:r>
      <w:r w:rsidRPr="0018760A">
        <w:rPr>
          <w:rFonts w:ascii="Arial" w:hAnsi="Arial" w:cs="Arial"/>
        </w:rPr>
        <w:tab/>
      </w:r>
    </w:p>
    <w:p w14:paraId="4C2420EF" w14:textId="77777777" w:rsidR="007D4BF9" w:rsidRPr="0018760A" w:rsidRDefault="007D4BF9" w:rsidP="00891E8C">
      <w:pPr>
        <w:rPr>
          <w:rFonts w:ascii="Arial" w:hAnsi="Arial" w:cs="Arial"/>
        </w:rPr>
      </w:pPr>
    </w:p>
    <w:p w14:paraId="33457AA8"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39CF5FC" w14:textId="60AB5BFC" w:rsidR="00891E8C" w:rsidRPr="0018760A" w:rsidRDefault="00891E8C" w:rsidP="00055A6A">
      <w:pPr>
        <w:pStyle w:val="berschrift2"/>
        <w:rPr>
          <w:rFonts w:ascii="Arial" w:hAnsi="Arial" w:cs="Arial"/>
        </w:rPr>
      </w:pPr>
      <w:r w:rsidRPr="0018760A">
        <w:rPr>
          <w:rFonts w:ascii="Arial" w:hAnsi="Arial" w:cs="Arial"/>
        </w:rPr>
        <w:t>Lesespots</w:t>
      </w:r>
    </w:p>
    <w:p w14:paraId="6795BE61" w14:textId="6AB973EC" w:rsidR="00891E8C" w:rsidRPr="0018760A" w:rsidRDefault="001677E4" w:rsidP="00891E8C">
      <w:pPr>
        <w:rPr>
          <w:rFonts w:ascii="Arial" w:hAnsi="Arial" w:cs="Arial"/>
        </w:rPr>
      </w:pPr>
      <w:r>
        <w:rPr>
          <w:rFonts w:ascii="Arial" w:hAnsi="Arial" w:cs="Arial"/>
        </w:rPr>
        <w:t xml:space="preserve">Das Fahrzeug verfügt über eine </w:t>
      </w:r>
      <w:r w:rsidR="00891E8C" w:rsidRPr="0018760A">
        <w:rPr>
          <w:rFonts w:ascii="Arial" w:hAnsi="Arial" w:cs="Arial"/>
        </w:rPr>
        <w:t>Dachbedieneinheit mit zwei Lesespots.</w:t>
      </w:r>
      <w:r w:rsidR="00891E8C" w:rsidRPr="0018760A">
        <w:rPr>
          <w:rFonts w:ascii="Arial" w:hAnsi="Arial" w:cs="Arial"/>
        </w:rPr>
        <w:tab/>
      </w:r>
    </w:p>
    <w:p w14:paraId="76B57690"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0B7F5DE5"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A925EA9" w14:textId="28F4AF3C" w:rsidR="00891E8C" w:rsidRPr="0018760A" w:rsidRDefault="00891E8C" w:rsidP="00055A6A">
      <w:pPr>
        <w:pStyle w:val="berschrift2"/>
        <w:rPr>
          <w:rFonts w:ascii="Arial" w:hAnsi="Arial" w:cs="Arial"/>
        </w:rPr>
      </w:pPr>
      <w:r w:rsidRPr="0018760A">
        <w:rPr>
          <w:rFonts w:ascii="Arial" w:hAnsi="Arial" w:cs="Arial"/>
        </w:rPr>
        <w:t>Innenraumbeleuchtung</w:t>
      </w:r>
    </w:p>
    <w:p w14:paraId="4C46460C" w14:textId="77777777" w:rsidR="00891E8C" w:rsidRPr="0018760A" w:rsidRDefault="00891E8C" w:rsidP="00891E8C">
      <w:pPr>
        <w:rPr>
          <w:rFonts w:ascii="Arial" w:hAnsi="Arial" w:cs="Arial"/>
        </w:rPr>
      </w:pPr>
      <w:r w:rsidRPr="0018760A">
        <w:rPr>
          <w:rFonts w:ascii="Arial" w:hAnsi="Arial" w:cs="Arial"/>
        </w:rPr>
        <w:t>Alle Funktionsknöpfe / Schalter sind beleuchtet und die Innenraumbeleuchtung ist in blendfreier LED-Technik ausgeführt.</w:t>
      </w:r>
    </w:p>
    <w:p w14:paraId="3EFA0D3B" w14:textId="77777777" w:rsidR="00891E8C" w:rsidRPr="0018760A" w:rsidRDefault="00891E8C" w:rsidP="00891E8C">
      <w:pPr>
        <w:rPr>
          <w:rFonts w:ascii="Arial" w:hAnsi="Arial" w:cs="Arial"/>
        </w:rPr>
      </w:pPr>
    </w:p>
    <w:p w14:paraId="19DA663B" w14:textId="7C0A40E2" w:rsidR="00891E8C" w:rsidRPr="0018760A" w:rsidRDefault="00891E8C" w:rsidP="00891E8C">
      <w:pPr>
        <w:rPr>
          <w:rFonts w:ascii="Arial" w:hAnsi="Arial" w:cs="Arial"/>
        </w:rPr>
      </w:pPr>
      <w:r w:rsidRPr="0018760A">
        <w:rPr>
          <w:rFonts w:ascii="Arial" w:hAnsi="Arial" w:cs="Arial"/>
        </w:rPr>
        <w:lastRenderedPageBreak/>
        <w:t>Die Innenraumb</w:t>
      </w:r>
      <w:r w:rsidR="00357F78" w:rsidRPr="0018760A">
        <w:rPr>
          <w:rFonts w:ascii="Arial" w:hAnsi="Arial" w:cs="Arial"/>
        </w:rPr>
        <w:t>eleuchtung muss sich zudem unab</w:t>
      </w:r>
      <w:r w:rsidRPr="0018760A">
        <w:rPr>
          <w:rFonts w:ascii="Arial" w:hAnsi="Arial" w:cs="Arial"/>
        </w:rPr>
        <w:t>hängig von der Fahrzeugbeleucht</w:t>
      </w:r>
      <w:r w:rsidR="00357F78" w:rsidRPr="0018760A">
        <w:rPr>
          <w:rFonts w:ascii="Arial" w:hAnsi="Arial" w:cs="Arial"/>
        </w:rPr>
        <w:t xml:space="preserve">ung einschalten, wenn eine Tür </w:t>
      </w:r>
      <w:r w:rsidRPr="0018760A">
        <w:rPr>
          <w:rFonts w:ascii="Arial" w:hAnsi="Arial" w:cs="Arial"/>
        </w:rPr>
        <w:t xml:space="preserve">geöffnet wird.   </w:t>
      </w:r>
      <w:r w:rsidRPr="0018760A">
        <w:rPr>
          <w:rFonts w:ascii="Arial" w:hAnsi="Arial" w:cs="Arial"/>
        </w:rPr>
        <w:tab/>
      </w:r>
    </w:p>
    <w:p w14:paraId="6A909815"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041CC05"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239CDEC" w14:textId="6244F3BF" w:rsidR="00891E8C" w:rsidRPr="007D4BF9" w:rsidRDefault="00271093" w:rsidP="007D4BF9">
      <w:pPr>
        <w:pStyle w:val="berschrift2"/>
        <w:rPr>
          <w:rFonts w:ascii="Arial" w:hAnsi="Arial" w:cs="Arial"/>
        </w:rPr>
      </w:pPr>
      <w:proofErr w:type="spellStart"/>
      <w:r w:rsidRPr="00271093">
        <w:rPr>
          <w:rFonts w:ascii="Arial" w:hAnsi="Arial" w:cs="Arial"/>
          <w:highlight w:val="yellow"/>
        </w:rPr>
        <w:t>Optional:</w:t>
      </w:r>
      <w:r w:rsidR="00546A5A" w:rsidRPr="007D4BF9">
        <w:rPr>
          <w:rFonts w:ascii="Arial" w:hAnsi="Arial" w:cs="Arial"/>
        </w:rPr>
        <w:t>Rückfahrkamera</w:t>
      </w:r>
      <w:proofErr w:type="spellEnd"/>
    </w:p>
    <w:p w14:paraId="6E9DA2DC" w14:textId="0A443C05" w:rsidR="00891E8C" w:rsidRPr="0018760A" w:rsidRDefault="00546A5A" w:rsidP="00891E8C">
      <w:pPr>
        <w:rPr>
          <w:rFonts w:ascii="Arial" w:hAnsi="Arial" w:cs="Arial"/>
        </w:rPr>
      </w:pPr>
      <w:r w:rsidRPr="0018760A">
        <w:rPr>
          <w:rFonts w:ascii="Arial" w:hAnsi="Arial" w:cs="Arial"/>
        </w:rPr>
        <w:t xml:space="preserve"> Die Rückfahrkamera wird </w:t>
      </w:r>
      <w:r w:rsidR="00E857F6" w:rsidRPr="0018760A">
        <w:rPr>
          <w:rFonts w:ascii="Arial" w:hAnsi="Arial" w:cs="Arial"/>
        </w:rPr>
        <w:t xml:space="preserve">im Display des Radio- und </w:t>
      </w:r>
      <w:proofErr w:type="spellStart"/>
      <w:r w:rsidR="00E857F6" w:rsidRPr="0018760A">
        <w:rPr>
          <w:rFonts w:ascii="Arial" w:hAnsi="Arial" w:cs="Arial"/>
        </w:rPr>
        <w:t>Informationssystemes</w:t>
      </w:r>
      <w:proofErr w:type="spellEnd"/>
      <w:r w:rsidR="00E857F6" w:rsidRPr="0018760A">
        <w:rPr>
          <w:rFonts w:ascii="Arial" w:hAnsi="Arial" w:cs="Arial"/>
        </w:rPr>
        <w:t xml:space="preserve"> angezeigt.</w:t>
      </w:r>
    </w:p>
    <w:p w14:paraId="296BC2C6" w14:textId="5B69E5AB" w:rsidR="00E857F6" w:rsidRDefault="00E857F6"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089CB634" w14:textId="7F069DA3" w:rsidR="008520E8" w:rsidRDefault="008520E8" w:rsidP="00891E8C">
      <w:pPr>
        <w:rPr>
          <w:rFonts w:ascii="Arial" w:hAnsi="Arial" w:cs="Arial"/>
        </w:rPr>
      </w:pPr>
    </w:p>
    <w:p w14:paraId="3BDA719F" w14:textId="4645C0E5" w:rsidR="008520E8" w:rsidRDefault="008520E8" w:rsidP="00891E8C">
      <w:pPr>
        <w:rPr>
          <w:rFonts w:ascii="Arial" w:hAnsi="Arial" w:cs="Arial"/>
        </w:rPr>
      </w:pPr>
    </w:p>
    <w:p w14:paraId="7D05ECC0" w14:textId="6758809A" w:rsidR="008520E8" w:rsidRDefault="008520E8" w:rsidP="00891E8C">
      <w:pPr>
        <w:rPr>
          <w:rFonts w:ascii="Arial" w:hAnsi="Arial" w:cs="Arial"/>
        </w:rPr>
      </w:pPr>
    </w:p>
    <w:p w14:paraId="494A81B7" w14:textId="4A5F274A" w:rsidR="008520E8" w:rsidRDefault="008520E8" w:rsidP="00891E8C">
      <w:pPr>
        <w:rPr>
          <w:rFonts w:ascii="Arial" w:hAnsi="Arial" w:cs="Arial"/>
        </w:rPr>
      </w:pPr>
    </w:p>
    <w:p w14:paraId="3F732B9B" w14:textId="405CBE76" w:rsidR="008520E8" w:rsidRDefault="008520E8" w:rsidP="00891E8C">
      <w:pPr>
        <w:rPr>
          <w:rFonts w:ascii="Arial" w:hAnsi="Arial" w:cs="Arial"/>
        </w:rPr>
      </w:pPr>
    </w:p>
    <w:p w14:paraId="410396F3" w14:textId="41C2B933" w:rsidR="008520E8" w:rsidRDefault="008520E8" w:rsidP="00891E8C">
      <w:pPr>
        <w:rPr>
          <w:rFonts w:ascii="Arial" w:hAnsi="Arial" w:cs="Arial"/>
        </w:rPr>
      </w:pPr>
    </w:p>
    <w:p w14:paraId="6647B9F5" w14:textId="68B5E370" w:rsidR="008520E8" w:rsidRDefault="008520E8" w:rsidP="00891E8C">
      <w:pPr>
        <w:rPr>
          <w:rFonts w:ascii="Arial" w:hAnsi="Arial" w:cs="Arial"/>
        </w:rPr>
      </w:pPr>
    </w:p>
    <w:p w14:paraId="24E32E0F" w14:textId="3A6ABE48" w:rsidR="008520E8" w:rsidRDefault="008520E8" w:rsidP="00891E8C">
      <w:pPr>
        <w:rPr>
          <w:rFonts w:ascii="Arial" w:hAnsi="Arial" w:cs="Arial"/>
        </w:rPr>
      </w:pPr>
    </w:p>
    <w:p w14:paraId="2C1298EA" w14:textId="60810ACB" w:rsidR="008520E8" w:rsidRDefault="008520E8" w:rsidP="00891E8C">
      <w:pPr>
        <w:rPr>
          <w:rFonts w:ascii="Arial" w:hAnsi="Arial" w:cs="Arial"/>
        </w:rPr>
      </w:pPr>
    </w:p>
    <w:p w14:paraId="5187FA04" w14:textId="688F5759" w:rsidR="008520E8" w:rsidRDefault="008520E8" w:rsidP="00891E8C">
      <w:pPr>
        <w:rPr>
          <w:rFonts w:ascii="Arial" w:hAnsi="Arial" w:cs="Arial"/>
        </w:rPr>
      </w:pPr>
    </w:p>
    <w:p w14:paraId="5E16E0C0" w14:textId="2EB90369" w:rsidR="008520E8" w:rsidRDefault="008520E8" w:rsidP="00891E8C">
      <w:pPr>
        <w:rPr>
          <w:rFonts w:ascii="Arial" w:hAnsi="Arial" w:cs="Arial"/>
        </w:rPr>
      </w:pPr>
    </w:p>
    <w:p w14:paraId="0AC4AEEF" w14:textId="3677CDDB" w:rsidR="008520E8" w:rsidRDefault="008520E8" w:rsidP="00891E8C">
      <w:pPr>
        <w:rPr>
          <w:rFonts w:ascii="Arial" w:hAnsi="Arial" w:cs="Arial"/>
        </w:rPr>
      </w:pPr>
    </w:p>
    <w:p w14:paraId="2D212BE4" w14:textId="6C9DA1CB" w:rsidR="008520E8" w:rsidRDefault="008520E8" w:rsidP="00891E8C">
      <w:pPr>
        <w:rPr>
          <w:rFonts w:ascii="Arial" w:hAnsi="Arial" w:cs="Arial"/>
        </w:rPr>
      </w:pPr>
    </w:p>
    <w:p w14:paraId="7654CC06" w14:textId="601988AF" w:rsidR="008520E8" w:rsidRDefault="008520E8" w:rsidP="00891E8C">
      <w:pPr>
        <w:rPr>
          <w:rFonts w:ascii="Arial" w:hAnsi="Arial" w:cs="Arial"/>
        </w:rPr>
      </w:pPr>
    </w:p>
    <w:p w14:paraId="4E9D7951" w14:textId="4B53A05E" w:rsidR="008520E8" w:rsidRDefault="008520E8" w:rsidP="00891E8C">
      <w:pPr>
        <w:rPr>
          <w:rFonts w:ascii="Arial" w:hAnsi="Arial" w:cs="Arial"/>
        </w:rPr>
      </w:pPr>
    </w:p>
    <w:p w14:paraId="623C0F03" w14:textId="3518D044" w:rsidR="00351C2C" w:rsidRDefault="00351C2C" w:rsidP="00891E8C">
      <w:pPr>
        <w:rPr>
          <w:rFonts w:ascii="Arial" w:hAnsi="Arial" w:cs="Arial"/>
        </w:rPr>
      </w:pPr>
    </w:p>
    <w:p w14:paraId="13FA82F1" w14:textId="0C7E20E9" w:rsidR="00351C2C" w:rsidRDefault="00351C2C" w:rsidP="00891E8C">
      <w:pPr>
        <w:rPr>
          <w:rFonts w:ascii="Arial" w:hAnsi="Arial" w:cs="Arial"/>
        </w:rPr>
      </w:pPr>
    </w:p>
    <w:p w14:paraId="5DC13773" w14:textId="58792871" w:rsidR="00351C2C" w:rsidRDefault="00351C2C" w:rsidP="00891E8C">
      <w:pPr>
        <w:rPr>
          <w:rFonts w:ascii="Arial" w:hAnsi="Arial" w:cs="Arial"/>
        </w:rPr>
      </w:pPr>
    </w:p>
    <w:p w14:paraId="3B1165F2" w14:textId="71D71274" w:rsidR="00351C2C" w:rsidRDefault="00351C2C" w:rsidP="00891E8C">
      <w:pPr>
        <w:rPr>
          <w:rFonts w:ascii="Arial" w:hAnsi="Arial" w:cs="Arial"/>
        </w:rPr>
      </w:pPr>
    </w:p>
    <w:p w14:paraId="62EBD0FE" w14:textId="0BBD8CFF" w:rsidR="0052737D" w:rsidRDefault="0052737D" w:rsidP="00891E8C">
      <w:pPr>
        <w:rPr>
          <w:rFonts w:ascii="Arial" w:hAnsi="Arial" w:cs="Arial"/>
        </w:rPr>
      </w:pPr>
    </w:p>
    <w:p w14:paraId="01D6DB9F" w14:textId="2AB41318" w:rsidR="0052737D" w:rsidRDefault="0052737D" w:rsidP="00891E8C">
      <w:pPr>
        <w:rPr>
          <w:rFonts w:ascii="Arial" w:hAnsi="Arial" w:cs="Arial"/>
        </w:rPr>
      </w:pPr>
    </w:p>
    <w:p w14:paraId="594D3944" w14:textId="029AC35E" w:rsidR="0052737D" w:rsidRDefault="0052737D" w:rsidP="00891E8C">
      <w:pPr>
        <w:rPr>
          <w:rFonts w:ascii="Arial" w:hAnsi="Arial" w:cs="Arial"/>
        </w:rPr>
      </w:pPr>
    </w:p>
    <w:p w14:paraId="0645A293" w14:textId="387AA870" w:rsidR="0052737D" w:rsidRDefault="0052737D" w:rsidP="00891E8C">
      <w:pPr>
        <w:rPr>
          <w:rFonts w:ascii="Arial" w:hAnsi="Arial" w:cs="Arial"/>
        </w:rPr>
      </w:pPr>
    </w:p>
    <w:p w14:paraId="549CA2A6" w14:textId="1818A049" w:rsidR="0052737D" w:rsidRDefault="0052737D" w:rsidP="00891E8C">
      <w:pPr>
        <w:rPr>
          <w:rFonts w:ascii="Arial" w:hAnsi="Arial" w:cs="Arial"/>
        </w:rPr>
      </w:pPr>
    </w:p>
    <w:p w14:paraId="03C9CC2B" w14:textId="6FAA3136" w:rsidR="0052737D" w:rsidRDefault="0052737D" w:rsidP="00891E8C">
      <w:pPr>
        <w:rPr>
          <w:rFonts w:ascii="Arial" w:hAnsi="Arial" w:cs="Arial"/>
        </w:rPr>
      </w:pPr>
    </w:p>
    <w:p w14:paraId="6F2EC92B" w14:textId="77777777" w:rsidR="0052737D" w:rsidRDefault="0052737D" w:rsidP="00891E8C">
      <w:pPr>
        <w:rPr>
          <w:rFonts w:ascii="Arial" w:hAnsi="Arial" w:cs="Arial"/>
        </w:rPr>
      </w:pPr>
    </w:p>
    <w:p w14:paraId="76B3BB5D" w14:textId="77777777" w:rsidR="001A0EA6" w:rsidRDefault="001A0EA6" w:rsidP="00891E8C">
      <w:pPr>
        <w:rPr>
          <w:rFonts w:ascii="Arial" w:hAnsi="Arial" w:cs="Arial"/>
        </w:rPr>
      </w:pPr>
    </w:p>
    <w:p w14:paraId="6827DD0A" w14:textId="77777777" w:rsidR="001A0EA6" w:rsidRDefault="001A0EA6" w:rsidP="00891E8C">
      <w:pPr>
        <w:rPr>
          <w:rFonts w:ascii="Arial" w:hAnsi="Arial" w:cs="Arial"/>
        </w:rPr>
      </w:pPr>
    </w:p>
    <w:p w14:paraId="5C57A505" w14:textId="77777777" w:rsidR="001A0EA6" w:rsidRDefault="001A0EA6" w:rsidP="00891E8C">
      <w:pPr>
        <w:rPr>
          <w:rFonts w:ascii="Arial" w:hAnsi="Arial" w:cs="Arial"/>
        </w:rPr>
      </w:pPr>
    </w:p>
    <w:p w14:paraId="2962893C" w14:textId="77777777" w:rsidR="001A0EA6" w:rsidRDefault="001A0EA6" w:rsidP="00891E8C">
      <w:pPr>
        <w:rPr>
          <w:rFonts w:ascii="Arial" w:hAnsi="Arial" w:cs="Arial"/>
        </w:rPr>
      </w:pPr>
    </w:p>
    <w:p w14:paraId="44378329" w14:textId="77777777" w:rsidR="001A0EA6" w:rsidRDefault="001A0EA6" w:rsidP="00891E8C">
      <w:pPr>
        <w:rPr>
          <w:rFonts w:ascii="Arial" w:hAnsi="Arial" w:cs="Arial"/>
        </w:rPr>
      </w:pPr>
    </w:p>
    <w:p w14:paraId="20AF96DC" w14:textId="77777777" w:rsidR="001A0EA6" w:rsidRDefault="001A0EA6" w:rsidP="00891E8C">
      <w:pPr>
        <w:rPr>
          <w:rFonts w:ascii="Arial" w:hAnsi="Arial" w:cs="Arial"/>
        </w:rPr>
      </w:pPr>
    </w:p>
    <w:p w14:paraId="0B3B3D08" w14:textId="77777777" w:rsidR="001A0EA6" w:rsidRPr="0018760A" w:rsidRDefault="001A0EA6" w:rsidP="00891E8C">
      <w:pPr>
        <w:rPr>
          <w:rFonts w:ascii="Arial" w:hAnsi="Arial" w:cs="Arial"/>
        </w:rPr>
      </w:pPr>
    </w:p>
    <w:p w14:paraId="63580560" w14:textId="6E47312C" w:rsidR="00891E8C" w:rsidRPr="0018760A" w:rsidRDefault="00E857F6" w:rsidP="00E857F6">
      <w:pPr>
        <w:pStyle w:val="berschrift1"/>
        <w:rPr>
          <w:rFonts w:ascii="Arial" w:hAnsi="Arial" w:cs="Arial"/>
        </w:rPr>
      </w:pPr>
      <w:r w:rsidRPr="0018760A">
        <w:rPr>
          <w:rFonts w:ascii="Arial" w:hAnsi="Arial" w:cs="Arial"/>
        </w:rPr>
        <w:lastRenderedPageBreak/>
        <w:t>Fahrassistenzsysteme</w:t>
      </w:r>
      <w:r w:rsidR="00891E8C" w:rsidRPr="0018760A">
        <w:rPr>
          <w:rFonts w:ascii="Arial" w:hAnsi="Arial" w:cs="Arial"/>
        </w:rPr>
        <w:tab/>
      </w:r>
    </w:p>
    <w:p w14:paraId="2B92CCC6" w14:textId="77777777" w:rsidR="00E857F6" w:rsidRPr="0018760A" w:rsidRDefault="00E857F6"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C20DD6C" w14:textId="002D8770" w:rsidR="00891E8C" w:rsidRPr="0018760A" w:rsidRDefault="00E857F6" w:rsidP="00E857F6">
      <w:pPr>
        <w:pStyle w:val="berschrift2"/>
        <w:rPr>
          <w:rFonts w:ascii="Arial" w:hAnsi="Arial" w:cs="Arial"/>
        </w:rPr>
      </w:pPr>
      <w:r w:rsidRPr="0018760A">
        <w:rPr>
          <w:rFonts w:ascii="Arial" w:hAnsi="Arial" w:cs="Arial"/>
        </w:rPr>
        <w:t>EU Verordnung 2019/2144</w:t>
      </w:r>
    </w:p>
    <w:p w14:paraId="673CADA3"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3DB31B5" w14:textId="0C7DD6CC" w:rsidR="00891E8C" w:rsidRPr="0018760A" w:rsidRDefault="00E857F6" w:rsidP="00891E8C">
      <w:pPr>
        <w:rPr>
          <w:rFonts w:ascii="Arial" w:hAnsi="Arial" w:cs="Arial"/>
        </w:rPr>
      </w:pPr>
      <w:r w:rsidRPr="0018760A">
        <w:rPr>
          <w:rFonts w:ascii="Arial" w:hAnsi="Arial" w:cs="Arial"/>
        </w:rPr>
        <w:t>Das Fahrzeug verfügt über alle zur Zulassung erforderlichen Fahrassistenzsysteme, nach oben genannter EU Verordnung.</w:t>
      </w:r>
    </w:p>
    <w:p w14:paraId="52A6174A" w14:textId="48D86127" w:rsidR="00E857F6" w:rsidRPr="0018760A" w:rsidRDefault="00E857F6" w:rsidP="00891E8C">
      <w:pPr>
        <w:rPr>
          <w:rFonts w:ascii="Arial" w:hAnsi="Arial" w:cs="Arial"/>
        </w:rPr>
      </w:pPr>
    </w:p>
    <w:p w14:paraId="333D7472"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Notbremsassistent</w:t>
      </w:r>
    </w:p>
    <w:p w14:paraId="57A91679"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Spurhalteassistent</w:t>
      </w:r>
    </w:p>
    <w:p w14:paraId="0CD010BA"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Intelligenter Geschwindigkeitsassistent</w:t>
      </w:r>
    </w:p>
    <w:p w14:paraId="251E7136"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Adaptives Bremslicht</w:t>
      </w:r>
    </w:p>
    <w:p w14:paraId="1BE9DC97"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Unfalldatenspeicher</w:t>
      </w:r>
    </w:p>
    <w:p w14:paraId="75C05AA1"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Müdigkeitserkennung</w:t>
      </w:r>
    </w:p>
    <w:p w14:paraId="6F61C128"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Rückfahrassistent</w:t>
      </w:r>
    </w:p>
    <w:p w14:paraId="143C0050" w14:textId="77777777" w:rsidR="00E857F6" w:rsidRPr="0018760A" w:rsidRDefault="00E857F6" w:rsidP="00E857F6">
      <w:pPr>
        <w:pStyle w:val="Listenabsatz"/>
        <w:numPr>
          <w:ilvl w:val="0"/>
          <w:numId w:val="9"/>
        </w:numPr>
        <w:rPr>
          <w:rFonts w:ascii="Arial" w:hAnsi="Arial" w:cs="Arial"/>
        </w:rPr>
      </w:pPr>
      <w:r w:rsidRPr="0018760A">
        <w:rPr>
          <w:rFonts w:ascii="Arial" w:hAnsi="Arial" w:cs="Arial"/>
        </w:rPr>
        <w:t>Reifendruckkontrollsystem</w:t>
      </w:r>
    </w:p>
    <w:p w14:paraId="27F6BC1E" w14:textId="77777777" w:rsidR="001677E4" w:rsidRPr="001677E4" w:rsidRDefault="001677E4" w:rsidP="001677E4">
      <w:pPr>
        <w:pStyle w:val="Listenabsatz"/>
        <w:numPr>
          <w:ilvl w:val="0"/>
          <w:numId w:val="9"/>
        </w:numPr>
        <w:spacing w:line="256" w:lineRule="auto"/>
        <w:rPr>
          <w:rFonts w:ascii="Arial" w:hAnsi="Arial" w:cs="Arial"/>
        </w:rPr>
      </w:pPr>
      <w:r w:rsidRPr="001677E4">
        <w:rPr>
          <w:rFonts w:ascii="Arial" w:hAnsi="Arial" w:cs="Arial"/>
        </w:rPr>
        <w:t>Abbiegeassistent</w:t>
      </w:r>
    </w:p>
    <w:p w14:paraId="68B5DBCD" w14:textId="2CA801D5" w:rsidR="001677E4" w:rsidRPr="001677E4" w:rsidRDefault="001677E4" w:rsidP="001677E4">
      <w:pPr>
        <w:pStyle w:val="Listenabsatz"/>
        <w:numPr>
          <w:ilvl w:val="0"/>
          <w:numId w:val="9"/>
        </w:numPr>
        <w:spacing w:line="256" w:lineRule="auto"/>
        <w:rPr>
          <w:rFonts w:ascii="Arial" w:hAnsi="Arial" w:cs="Arial"/>
        </w:rPr>
      </w:pPr>
      <w:r w:rsidRPr="001677E4">
        <w:rPr>
          <w:rFonts w:ascii="Arial" w:hAnsi="Arial" w:cs="Arial"/>
        </w:rPr>
        <w:t>Notbremslicht</w:t>
      </w:r>
    </w:p>
    <w:p w14:paraId="450D11C7" w14:textId="216FE5A6" w:rsidR="00E857F6" w:rsidRPr="0018760A" w:rsidRDefault="00E857F6" w:rsidP="00891E8C">
      <w:pPr>
        <w:rPr>
          <w:rFonts w:ascii="Arial" w:hAnsi="Arial" w:cs="Arial"/>
        </w:rPr>
      </w:pPr>
    </w:p>
    <w:p w14:paraId="69FA2029" w14:textId="77777777" w:rsidR="008520E8" w:rsidRPr="0018760A" w:rsidRDefault="008520E8" w:rsidP="00E857F6">
      <w:pPr>
        <w:rPr>
          <w:rFonts w:ascii="Arial" w:hAnsi="Arial" w:cs="Arial"/>
        </w:rPr>
      </w:pPr>
    </w:p>
    <w:p w14:paraId="6F85F37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80AD342" w14:textId="5E52EBE9" w:rsidR="00E857F6" w:rsidRPr="0018760A" w:rsidRDefault="00E857F6" w:rsidP="00E857F6">
      <w:pPr>
        <w:pStyle w:val="berschrift2"/>
        <w:rPr>
          <w:rFonts w:ascii="Arial" w:hAnsi="Arial" w:cs="Arial"/>
        </w:rPr>
      </w:pPr>
      <w:r w:rsidRPr="0018760A">
        <w:rPr>
          <w:rFonts w:ascii="Arial" w:hAnsi="Arial" w:cs="Arial"/>
        </w:rPr>
        <w:t>Geschwindigkeitsregelanlage</w:t>
      </w:r>
    </w:p>
    <w:p w14:paraId="2E3127E8" w14:textId="600A9EC6" w:rsidR="00E857F6" w:rsidRPr="0018760A" w:rsidRDefault="00E857F6" w:rsidP="00E857F6">
      <w:pPr>
        <w:rPr>
          <w:rFonts w:ascii="Arial" w:hAnsi="Arial" w:cs="Arial"/>
        </w:rPr>
      </w:pPr>
      <w:r w:rsidRPr="0018760A">
        <w:rPr>
          <w:rFonts w:ascii="Arial" w:hAnsi="Arial" w:cs="Arial"/>
        </w:rPr>
        <w:t>Die Geschwindigkeitsregelanlage ist mit einer automatischen Distanzregelung ausgestattet (Abstandstempomat).</w:t>
      </w:r>
    </w:p>
    <w:p w14:paraId="127A09E5" w14:textId="6EDA423F" w:rsidR="00E857F6" w:rsidRPr="0018760A" w:rsidRDefault="00E857F6" w:rsidP="00E857F6">
      <w:pPr>
        <w:rPr>
          <w:rFonts w:ascii="Arial" w:hAnsi="Arial" w:cs="Arial"/>
        </w:rPr>
      </w:pPr>
    </w:p>
    <w:p w14:paraId="00DA8231"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62C6399" w14:textId="45A97CD3" w:rsidR="00E857F6" w:rsidRPr="0018760A" w:rsidRDefault="0052737D" w:rsidP="00E857F6">
      <w:pPr>
        <w:pStyle w:val="berschrift2"/>
        <w:rPr>
          <w:rFonts w:ascii="Arial" w:hAnsi="Arial" w:cs="Arial"/>
        </w:rPr>
      </w:pPr>
      <w:r>
        <w:rPr>
          <w:rFonts w:ascii="Arial" w:hAnsi="Arial" w:cs="Arial"/>
        </w:rPr>
        <w:t>Aktiver Fußgängerschutz</w:t>
      </w:r>
    </w:p>
    <w:p w14:paraId="3A765660" w14:textId="2FCC3E3B" w:rsidR="00891E8C" w:rsidRPr="0018760A" w:rsidRDefault="00266A86" w:rsidP="00891E8C">
      <w:pPr>
        <w:rPr>
          <w:rFonts w:ascii="Arial" w:hAnsi="Arial" w:cs="Arial"/>
        </w:rPr>
      </w:pPr>
      <w:r>
        <w:rPr>
          <w:rFonts w:ascii="Arial" w:hAnsi="Arial" w:cs="Arial"/>
        </w:rPr>
        <w:t>Das Fahrzeug verfügt über einen aktiven Fußgängerschutz</w:t>
      </w:r>
    </w:p>
    <w:p w14:paraId="19CF86FE" w14:textId="77777777" w:rsidR="00A30917" w:rsidRPr="0018760A" w:rsidRDefault="00A30917" w:rsidP="00891E8C">
      <w:pPr>
        <w:rPr>
          <w:rFonts w:ascii="Arial" w:hAnsi="Arial" w:cs="Arial"/>
        </w:rPr>
      </w:pPr>
    </w:p>
    <w:p w14:paraId="75A4E4B3" w14:textId="0FDA7436" w:rsidR="00A30917" w:rsidRPr="0018760A" w:rsidRDefault="00A30917" w:rsidP="00A30917">
      <w:pPr>
        <w:rPr>
          <w:rFonts w:ascii="Arial" w:hAnsi="Arial" w:cs="Arial"/>
        </w:rPr>
      </w:pPr>
    </w:p>
    <w:p w14:paraId="4AA8FF21" w14:textId="2E23F5F2" w:rsidR="00A30917" w:rsidRDefault="00A30917" w:rsidP="00A30917">
      <w:pPr>
        <w:rPr>
          <w:rFonts w:ascii="Arial" w:hAnsi="Arial" w:cs="Arial"/>
        </w:rPr>
      </w:pPr>
    </w:p>
    <w:p w14:paraId="349F10D1" w14:textId="497C230B" w:rsidR="008520E8" w:rsidRDefault="008520E8" w:rsidP="00A30917">
      <w:pPr>
        <w:rPr>
          <w:rFonts w:ascii="Arial" w:hAnsi="Arial" w:cs="Arial"/>
        </w:rPr>
      </w:pPr>
    </w:p>
    <w:p w14:paraId="3A592D05" w14:textId="0A20F25C" w:rsidR="00266A86" w:rsidRDefault="00266A86" w:rsidP="00A30917">
      <w:pPr>
        <w:rPr>
          <w:rFonts w:ascii="Arial" w:hAnsi="Arial" w:cs="Arial"/>
        </w:rPr>
      </w:pPr>
    </w:p>
    <w:p w14:paraId="2CFE6939" w14:textId="37177338" w:rsidR="00266A86" w:rsidRDefault="00266A86" w:rsidP="00A30917">
      <w:pPr>
        <w:rPr>
          <w:rFonts w:ascii="Arial" w:hAnsi="Arial" w:cs="Arial"/>
        </w:rPr>
      </w:pPr>
    </w:p>
    <w:p w14:paraId="19ABF813" w14:textId="7558A460" w:rsidR="00266A86" w:rsidRDefault="00266A86" w:rsidP="00A30917">
      <w:pPr>
        <w:rPr>
          <w:rFonts w:ascii="Arial" w:hAnsi="Arial" w:cs="Arial"/>
        </w:rPr>
      </w:pPr>
    </w:p>
    <w:p w14:paraId="64A6EEE9" w14:textId="73283A2E" w:rsidR="00266A86" w:rsidRDefault="00266A86" w:rsidP="00A30917">
      <w:pPr>
        <w:rPr>
          <w:rFonts w:ascii="Arial" w:hAnsi="Arial" w:cs="Arial"/>
        </w:rPr>
      </w:pPr>
    </w:p>
    <w:p w14:paraId="694CF93C" w14:textId="77777777" w:rsidR="00266A86" w:rsidRDefault="00266A86" w:rsidP="00A30917">
      <w:pPr>
        <w:rPr>
          <w:rFonts w:ascii="Arial" w:hAnsi="Arial" w:cs="Arial"/>
        </w:rPr>
      </w:pPr>
    </w:p>
    <w:p w14:paraId="588B9F2A" w14:textId="734E8336" w:rsidR="005E6A18" w:rsidRDefault="005E6A18">
      <w:pPr>
        <w:spacing w:after="160"/>
        <w:jc w:val="left"/>
        <w:rPr>
          <w:rFonts w:ascii="Arial" w:hAnsi="Arial" w:cs="Arial"/>
        </w:rPr>
      </w:pPr>
      <w:r>
        <w:rPr>
          <w:rFonts w:ascii="Arial" w:hAnsi="Arial" w:cs="Arial"/>
        </w:rPr>
        <w:br w:type="page"/>
      </w:r>
    </w:p>
    <w:p w14:paraId="68DC85CD" w14:textId="77777777" w:rsidR="00891E8C" w:rsidRPr="0018760A" w:rsidRDefault="00891E8C" w:rsidP="00357F78">
      <w:pPr>
        <w:pStyle w:val="berschrift1"/>
        <w:rPr>
          <w:rFonts w:ascii="Arial" w:hAnsi="Arial" w:cs="Arial"/>
        </w:rPr>
      </w:pPr>
      <w:r w:rsidRPr="0018760A">
        <w:rPr>
          <w:rFonts w:ascii="Arial" w:hAnsi="Arial" w:cs="Arial"/>
        </w:rPr>
        <w:lastRenderedPageBreak/>
        <w:t>Sicherheitspaket:</w:t>
      </w:r>
      <w:r w:rsidRPr="0018760A">
        <w:rPr>
          <w:rFonts w:ascii="Arial" w:hAnsi="Arial" w:cs="Arial"/>
        </w:rPr>
        <w:tab/>
      </w:r>
    </w:p>
    <w:p w14:paraId="6F05FD02"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36C6A6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3C83960" w14:textId="2511CB80" w:rsidR="00891E8C" w:rsidRPr="0018760A" w:rsidRDefault="00891E8C" w:rsidP="00357F78">
      <w:pPr>
        <w:pStyle w:val="berschrift2"/>
        <w:rPr>
          <w:rFonts w:ascii="Arial" w:hAnsi="Arial" w:cs="Arial"/>
        </w:rPr>
      </w:pPr>
      <w:r w:rsidRPr="0018760A">
        <w:rPr>
          <w:rFonts w:ascii="Arial" w:hAnsi="Arial" w:cs="Arial"/>
        </w:rPr>
        <w:t>Sicherheitsgurte</w:t>
      </w:r>
    </w:p>
    <w:p w14:paraId="434DF742" w14:textId="69F319B1" w:rsidR="00891E8C" w:rsidRPr="0018760A" w:rsidRDefault="00891E8C" w:rsidP="00891E8C">
      <w:pPr>
        <w:rPr>
          <w:rFonts w:ascii="Arial" w:hAnsi="Arial" w:cs="Arial"/>
        </w:rPr>
      </w:pPr>
      <w:r w:rsidRPr="0018760A">
        <w:rPr>
          <w:rFonts w:ascii="Arial" w:hAnsi="Arial" w:cs="Arial"/>
        </w:rPr>
        <w:t xml:space="preserve">Alle </w:t>
      </w:r>
      <w:r w:rsidR="00357F78" w:rsidRPr="0018760A">
        <w:rPr>
          <w:rFonts w:ascii="Arial" w:hAnsi="Arial" w:cs="Arial"/>
        </w:rPr>
        <w:t>fünf</w:t>
      </w:r>
      <w:r w:rsidRPr="0018760A">
        <w:rPr>
          <w:rFonts w:ascii="Arial" w:hAnsi="Arial" w:cs="Arial"/>
        </w:rPr>
        <w:t xml:space="preserve"> Sitzplätze verfügen über Dreipunkt-Automatik-Sicherheitsgurte. </w:t>
      </w:r>
      <w:r w:rsidRPr="0018760A">
        <w:rPr>
          <w:rFonts w:ascii="Arial" w:hAnsi="Arial" w:cs="Arial"/>
        </w:rPr>
        <w:tab/>
      </w:r>
    </w:p>
    <w:p w14:paraId="21138196"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13B6A7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45F0C78" w14:textId="2E2D7EE2" w:rsidR="00891E8C" w:rsidRPr="0018760A" w:rsidRDefault="00891E8C" w:rsidP="00357F78">
      <w:pPr>
        <w:pStyle w:val="berschrift2"/>
        <w:rPr>
          <w:rFonts w:ascii="Arial" w:hAnsi="Arial" w:cs="Arial"/>
        </w:rPr>
      </w:pPr>
      <w:r w:rsidRPr="0018760A">
        <w:rPr>
          <w:rFonts w:ascii="Arial" w:hAnsi="Arial" w:cs="Arial"/>
        </w:rPr>
        <w:t>Airbag</w:t>
      </w:r>
    </w:p>
    <w:p w14:paraId="4D6E1B2E" w14:textId="77777777" w:rsidR="00891E8C" w:rsidRPr="0018760A" w:rsidRDefault="00891E8C" w:rsidP="00891E8C">
      <w:pPr>
        <w:rPr>
          <w:rFonts w:ascii="Arial" w:hAnsi="Arial" w:cs="Arial"/>
        </w:rPr>
      </w:pPr>
      <w:r w:rsidRPr="0018760A">
        <w:rPr>
          <w:rFonts w:ascii="Arial" w:hAnsi="Arial" w:cs="Arial"/>
        </w:rPr>
        <w:t>Airbag für Fahrer und Beifahrer.</w:t>
      </w:r>
      <w:r w:rsidRPr="0018760A">
        <w:rPr>
          <w:rFonts w:ascii="Arial" w:hAnsi="Arial" w:cs="Arial"/>
        </w:rPr>
        <w:tab/>
      </w:r>
    </w:p>
    <w:p w14:paraId="14158769"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F70C1D4"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8F87680" w14:textId="2A015FAA" w:rsidR="00891E8C" w:rsidRPr="0018760A" w:rsidRDefault="00891E8C" w:rsidP="00357F78">
      <w:pPr>
        <w:pStyle w:val="berschrift2"/>
        <w:rPr>
          <w:rFonts w:ascii="Arial" w:hAnsi="Arial" w:cs="Arial"/>
        </w:rPr>
      </w:pPr>
      <w:r w:rsidRPr="0018760A">
        <w:rPr>
          <w:rFonts w:ascii="Arial" w:hAnsi="Arial" w:cs="Arial"/>
        </w:rPr>
        <w:t>Kopfairbag</w:t>
      </w:r>
    </w:p>
    <w:p w14:paraId="0EE6DE8D" w14:textId="77777777" w:rsidR="00891E8C" w:rsidRPr="0018760A" w:rsidRDefault="00891E8C" w:rsidP="00891E8C">
      <w:pPr>
        <w:rPr>
          <w:rFonts w:ascii="Arial" w:hAnsi="Arial" w:cs="Arial"/>
        </w:rPr>
      </w:pPr>
      <w:r w:rsidRPr="0018760A">
        <w:rPr>
          <w:rFonts w:ascii="Arial" w:hAnsi="Arial" w:cs="Arial"/>
        </w:rPr>
        <w:t xml:space="preserve">Das </w:t>
      </w:r>
      <w:proofErr w:type="spellStart"/>
      <w:r w:rsidRPr="0018760A">
        <w:rPr>
          <w:rFonts w:ascii="Arial" w:hAnsi="Arial" w:cs="Arial"/>
        </w:rPr>
        <w:t>Kopfairbagsystem</w:t>
      </w:r>
      <w:proofErr w:type="spellEnd"/>
      <w:r w:rsidRPr="0018760A">
        <w:rPr>
          <w:rFonts w:ascii="Arial" w:hAnsi="Arial" w:cs="Arial"/>
        </w:rPr>
        <w:t xml:space="preserve"> entfaltet sich über die gesamte Länge der seitlichen Fensterfläche im Bereich der ersten und zweiten Sitzreihe und schützt somit die Front- und außen sitzenden Fondpassagiere bei einem Seitenaufprall.</w:t>
      </w:r>
      <w:r w:rsidRPr="0018760A">
        <w:rPr>
          <w:rFonts w:ascii="Arial" w:hAnsi="Arial" w:cs="Arial"/>
        </w:rPr>
        <w:tab/>
      </w:r>
    </w:p>
    <w:p w14:paraId="49F476BA"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427B9D8E" w14:textId="1EC6B55D" w:rsidR="00891E8C" w:rsidRPr="0018760A" w:rsidRDefault="00891E8C" w:rsidP="00891E8C">
      <w:pPr>
        <w:rPr>
          <w:rFonts w:ascii="Arial" w:hAnsi="Arial" w:cs="Arial"/>
          <w:b/>
        </w:rPr>
      </w:pPr>
      <w:r w:rsidRPr="0018760A">
        <w:rPr>
          <w:rFonts w:ascii="Arial" w:hAnsi="Arial" w:cs="Arial"/>
          <w:b/>
        </w:rPr>
        <w:t>Hinweis:</w:t>
      </w:r>
    </w:p>
    <w:p w14:paraId="2E5C3AB0" w14:textId="3D228D15" w:rsidR="00DD4D07" w:rsidRDefault="00891E8C" w:rsidP="00891E8C">
      <w:pPr>
        <w:rPr>
          <w:rFonts w:ascii="Arial" w:hAnsi="Arial" w:cs="Arial"/>
        </w:rPr>
      </w:pPr>
      <w:r w:rsidRPr="0018760A">
        <w:rPr>
          <w:rFonts w:ascii="Arial" w:hAnsi="Arial" w:cs="Arial"/>
        </w:rPr>
        <w:t>Soweit weitere sicherheitstechni</w:t>
      </w:r>
      <w:r w:rsidR="00357F78" w:rsidRPr="0018760A">
        <w:rPr>
          <w:rFonts w:ascii="Arial" w:hAnsi="Arial" w:cs="Arial"/>
        </w:rPr>
        <w:t>sche Ein</w:t>
      </w:r>
      <w:r w:rsidRPr="0018760A">
        <w:rPr>
          <w:rFonts w:ascii="Arial" w:hAnsi="Arial" w:cs="Arial"/>
        </w:rPr>
        <w:t xml:space="preserve">richtungen wie Seitenairbags, Bremsassistenten u. ä. angeboten </w:t>
      </w:r>
      <w:r w:rsidR="00357F78" w:rsidRPr="0018760A">
        <w:rPr>
          <w:rFonts w:ascii="Arial" w:hAnsi="Arial" w:cs="Arial"/>
        </w:rPr>
        <w:t>werden können, sind auf dem bei</w:t>
      </w:r>
      <w:r w:rsidRPr="0018760A">
        <w:rPr>
          <w:rFonts w:ascii="Arial" w:hAnsi="Arial" w:cs="Arial"/>
        </w:rPr>
        <w:t>gefügt</w:t>
      </w:r>
      <w:r w:rsidR="00357F78" w:rsidRPr="0018760A">
        <w:rPr>
          <w:rFonts w:ascii="Arial" w:hAnsi="Arial" w:cs="Arial"/>
        </w:rPr>
        <w:t>en Formblatt die notwendigen Er</w:t>
      </w:r>
      <w:r w:rsidRPr="0018760A">
        <w:rPr>
          <w:rFonts w:ascii="Arial" w:hAnsi="Arial" w:cs="Arial"/>
        </w:rPr>
        <w:t>lä</w:t>
      </w:r>
      <w:r w:rsidR="00DD4D07" w:rsidRPr="0018760A">
        <w:rPr>
          <w:rFonts w:ascii="Arial" w:hAnsi="Arial" w:cs="Arial"/>
        </w:rPr>
        <w:t>uterungen und Preise anzugeben.</w:t>
      </w:r>
    </w:p>
    <w:p w14:paraId="718B3C5D" w14:textId="77777777" w:rsidR="008520E8" w:rsidRPr="0018760A" w:rsidRDefault="008520E8" w:rsidP="00891E8C">
      <w:pPr>
        <w:rPr>
          <w:rFonts w:ascii="Arial" w:hAnsi="Arial" w:cs="Arial"/>
        </w:rPr>
      </w:pPr>
    </w:p>
    <w:p w14:paraId="3A4B26AE" w14:textId="77777777" w:rsidR="00891E8C" w:rsidRPr="0018760A" w:rsidRDefault="00891E8C" w:rsidP="00357F78">
      <w:pPr>
        <w:pStyle w:val="berschrift1"/>
        <w:rPr>
          <w:rFonts w:ascii="Arial" w:hAnsi="Arial" w:cs="Arial"/>
        </w:rPr>
      </w:pPr>
      <w:r w:rsidRPr="0018760A">
        <w:rPr>
          <w:rFonts w:ascii="Arial" w:hAnsi="Arial" w:cs="Arial"/>
        </w:rPr>
        <w:t>Zentralelektrik / Elektronik:</w:t>
      </w:r>
    </w:p>
    <w:p w14:paraId="7017AB9D"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3C8D75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71F8E09" w14:textId="5B4F070E" w:rsidR="00891E8C" w:rsidRPr="0018760A" w:rsidRDefault="00891E8C" w:rsidP="00357F78">
      <w:pPr>
        <w:pStyle w:val="berschrift2"/>
        <w:rPr>
          <w:rFonts w:ascii="Arial" w:hAnsi="Arial" w:cs="Arial"/>
        </w:rPr>
      </w:pPr>
      <w:r w:rsidRPr="0018760A">
        <w:rPr>
          <w:rFonts w:ascii="Arial" w:hAnsi="Arial" w:cs="Arial"/>
        </w:rPr>
        <w:t>Starterbatterie</w:t>
      </w:r>
    </w:p>
    <w:p w14:paraId="7098CD9A" w14:textId="2824C1AB" w:rsidR="00891E8C" w:rsidRPr="0018760A" w:rsidRDefault="00891E8C" w:rsidP="00891E8C">
      <w:pPr>
        <w:rPr>
          <w:rFonts w:ascii="Arial" w:hAnsi="Arial" w:cs="Arial"/>
        </w:rPr>
      </w:pPr>
      <w:r w:rsidRPr="0018760A">
        <w:rPr>
          <w:rFonts w:ascii="Arial" w:hAnsi="Arial" w:cs="Arial"/>
        </w:rPr>
        <w:t xml:space="preserve">Austausch der serienmäßigen Starterbatterie </w:t>
      </w:r>
      <w:r w:rsidR="004653E3">
        <w:rPr>
          <w:rFonts w:ascii="Arial" w:hAnsi="Arial" w:cs="Arial"/>
        </w:rPr>
        <w:t>gegen eine geeignete Starter-AGM</w:t>
      </w:r>
      <w:r w:rsidRPr="0018760A">
        <w:rPr>
          <w:rFonts w:ascii="Arial" w:hAnsi="Arial" w:cs="Arial"/>
        </w:rPr>
        <w:t>-Batterie mit ausreichender Kapazität.</w:t>
      </w:r>
    </w:p>
    <w:p w14:paraId="31148116" w14:textId="77777777" w:rsidR="00891E8C" w:rsidRPr="0018760A" w:rsidRDefault="00891E8C" w:rsidP="00891E8C">
      <w:pPr>
        <w:rPr>
          <w:rFonts w:ascii="Arial" w:hAnsi="Arial" w:cs="Arial"/>
        </w:rPr>
      </w:pPr>
    </w:p>
    <w:p w14:paraId="7AA8F172" w14:textId="77777777" w:rsidR="00891E8C" w:rsidRPr="0018760A" w:rsidRDefault="00891E8C" w:rsidP="00891E8C">
      <w:pPr>
        <w:rPr>
          <w:rFonts w:ascii="Arial" w:hAnsi="Arial" w:cs="Arial"/>
        </w:rPr>
      </w:pPr>
      <w:r w:rsidRPr="0018760A">
        <w:rPr>
          <w:rFonts w:ascii="Arial" w:hAnsi="Arial" w:cs="Arial"/>
        </w:rPr>
        <w:t>Alle Batteriepole müssen abgedeckt sein!</w:t>
      </w:r>
      <w:r w:rsidRPr="0018760A">
        <w:rPr>
          <w:rFonts w:ascii="Arial" w:hAnsi="Arial" w:cs="Arial"/>
        </w:rPr>
        <w:tab/>
      </w:r>
    </w:p>
    <w:p w14:paraId="3E43950E"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AFA82E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1BA10A1" w14:textId="01CE8473" w:rsidR="00891E8C" w:rsidRPr="0018760A" w:rsidRDefault="00891E8C" w:rsidP="00357F78">
      <w:pPr>
        <w:pStyle w:val="berschrift2"/>
        <w:rPr>
          <w:rFonts w:ascii="Arial" w:hAnsi="Arial" w:cs="Arial"/>
        </w:rPr>
      </w:pPr>
      <w:r w:rsidRPr="0018760A">
        <w:rPr>
          <w:rFonts w:ascii="Arial" w:hAnsi="Arial" w:cs="Arial"/>
        </w:rPr>
        <w:t>Zusatzbatterie</w:t>
      </w:r>
    </w:p>
    <w:p w14:paraId="7599FE4E" w14:textId="1071184D" w:rsidR="00891E8C" w:rsidRPr="0018760A" w:rsidRDefault="00891E8C" w:rsidP="00891E8C">
      <w:pPr>
        <w:rPr>
          <w:rFonts w:ascii="Arial" w:hAnsi="Arial" w:cs="Arial"/>
        </w:rPr>
      </w:pPr>
      <w:r w:rsidRPr="0018760A">
        <w:rPr>
          <w:rFonts w:ascii="Arial" w:hAnsi="Arial" w:cs="Arial"/>
        </w:rPr>
        <w:t>Als Zusatzbatterie ist eine wartungsfreie 12V Gel-Batterie mit ausreichender Kapazitätsbemessung auf Grundlage der Energiebilanz für die Versorgung aller zusätzl</w:t>
      </w:r>
      <w:r w:rsidR="00A30917" w:rsidRPr="0018760A">
        <w:rPr>
          <w:rFonts w:ascii="Arial" w:hAnsi="Arial" w:cs="Arial"/>
        </w:rPr>
        <w:t xml:space="preserve">ichen Verbraucher einzubauen. </w:t>
      </w:r>
      <w:r w:rsidRPr="0018760A">
        <w:rPr>
          <w:rFonts w:ascii="Arial" w:hAnsi="Arial" w:cs="Arial"/>
        </w:rPr>
        <w:t>Alle Batteriepole müssen abgedeckt sein!</w:t>
      </w:r>
      <w:r w:rsidRPr="0018760A">
        <w:rPr>
          <w:rFonts w:ascii="Arial" w:hAnsi="Arial" w:cs="Arial"/>
        </w:rPr>
        <w:tab/>
      </w:r>
    </w:p>
    <w:p w14:paraId="527819EA" w14:textId="77777777" w:rsidR="00351C2C" w:rsidRDefault="00351C2C" w:rsidP="00891E8C">
      <w:pPr>
        <w:rPr>
          <w:rFonts w:ascii="Arial" w:hAnsi="Arial" w:cs="Arial"/>
        </w:rPr>
      </w:pPr>
    </w:p>
    <w:p w14:paraId="296B4102" w14:textId="77777777" w:rsidR="00351C2C" w:rsidRDefault="00351C2C" w:rsidP="00891E8C">
      <w:pPr>
        <w:rPr>
          <w:rFonts w:ascii="Arial" w:hAnsi="Arial" w:cs="Arial"/>
        </w:rPr>
      </w:pPr>
    </w:p>
    <w:p w14:paraId="11429715" w14:textId="77777777" w:rsidR="00351C2C" w:rsidRDefault="00351C2C" w:rsidP="00891E8C">
      <w:pPr>
        <w:rPr>
          <w:rFonts w:ascii="Arial" w:hAnsi="Arial" w:cs="Arial"/>
        </w:rPr>
      </w:pPr>
    </w:p>
    <w:p w14:paraId="2FBDE9F4" w14:textId="12A9A599"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3C4F39C" w14:textId="5FC14329" w:rsidR="00891E8C" w:rsidRPr="0018760A" w:rsidRDefault="00891E8C" w:rsidP="00891E8C">
      <w:pPr>
        <w:rPr>
          <w:rFonts w:ascii="Arial" w:hAnsi="Arial" w:cs="Arial"/>
          <w:b/>
        </w:rPr>
      </w:pPr>
      <w:r w:rsidRPr="0018760A">
        <w:rPr>
          <w:rFonts w:ascii="Arial" w:hAnsi="Arial" w:cs="Arial"/>
          <w:b/>
        </w:rPr>
        <w:t>Hinweis:</w:t>
      </w:r>
    </w:p>
    <w:p w14:paraId="298D0454" w14:textId="77777777" w:rsidR="00351C2C" w:rsidRDefault="00891E8C" w:rsidP="00891E8C">
      <w:pPr>
        <w:rPr>
          <w:rFonts w:ascii="Arial" w:hAnsi="Arial" w:cs="Arial"/>
        </w:rPr>
      </w:pPr>
      <w:r w:rsidRPr="0018760A">
        <w:rPr>
          <w:rFonts w:ascii="Arial" w:hAnsi="Arial" w:cs="Arial"/>
        </w:rPr>
        <w:lastRenderedPageBreak/>
        <w:t>Die Batterietechnik muss so ausgelegt sein, dass alle Ladungsträger während der Fahrt und bei Anschluss an das exte</w:t>
      </w:r>
      <w:r w:rsidR="00DD4D07" w:rsidRPr="0018760A">
        <w:rPr>
          <w:rFonts w:ascii="Arial" w:hAnsi="Arial" w:cs="Arial"/>
        </w:rPr>
        <w:t>rne Netz gespeist werden.</w:t>
      </w:r>
      <w:r w:rsidR="00DD4D07" w:rsidRPr="0018760A">
        <w:rPr>
          <w:rFonts w:ascii="Arial" w:hAnsi="Arial" w:cs="Arial"/>
        </w:rPr>
        <w:tab/>
      </w:r>
    </w:p>
    <w:p w14:paraId="3E2A64AE" w14:textId="42AAB275"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77D487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B6541CC" w14:textId="143A762E" w:rsidR="00891E8C" w:rsidRPr="0018760A" w:rsidRDefault="00891E8C" w:rsidP="00357F78">
      <w:pPr>
        <w:pStyle w:val="berschrift2"/>
        <w:rPr>
          <w:rFonts w:ascii="Arial" w:hAnsi="Arial" w:cs="Arial"/>
        </w:rPr>
      </w:pPr>
      <w:r w:rsidRPr="0018760A">
        <w:rPr>
          <w:rFonts w:ascii="Arial" w:hAnsi="Arial" w:cs="Arial"/>
        </w:rPr>
        <w:t>Batterieladegerät</w:t>
      </w:r>
    </w:p>
    <w:p w14:paraId="769A2019" w14:textId="714AC423" w:rsidR="00891E8C" w:rsidRPr="0018760A" w:rsidRDefault="00891E8C" w:rsidP="00891E8C">
      <w:pPr>
        <w:rPr>
          <w:rFonts w:ascii="Arial" w:hAnsi="Arial" w:cs="Arial"/>
        </w:rPr>
      </w:pPr>
      <w:r w:rsidRPr="0018760A">
        <w:rPr>
          <w:rFonts w:ascii="Arial" w:hAnsi="Arial" w:cs="Arial"/>
        </w:rPr>
        <w:t xml:space="preserve">Fahrzeug- und </w:t>
      </w:r>
      <w:r w:rsidR="00357F78" w:rsidRPr="0018760A">
        <w:rPr>
          <w:rFonts w:ascii="Arial" w:hAnsi="Arial" w:cs="Arial"/>
        </w:rPr>
        <w:t>Zusatzbatterie sind bei Netzein</w:t>
      </w:r>
      <w:r w:rsidRPr="0018760A">
        <w:rPr>
          <w:rFonts w:ascii="Arial" w:hAnsi="Arial" w:cs="Arial"/>
        </w:rPr>
        <w:t>speisung zu laden.</w:t>
      </w:r>
    </w:p>
    <w:p w14:paraId="11CE5BFE" w14:textId="77777777" w:rsidR="00891E8C" w:rsidRPr="0018760A" w:rsidRDefault="00891E8C" w:rsidP="00891E8C">
      <w:pPr>
        <w:rPr>
          <w:rFonts w:ascii="Arial" w:hAnsi="Arial" w:cs="Arial"/>
        </w:rPr>
      </w:pPr>
    </w:p>
    <w:p w14:paraId="34ABCAF5" w14:textId="7E3FF700" w:rsidR="00891E8C" w:rsidRPr="0018760A" w:rsidRDefault="00891E8C" w:rsidP="00891E8C">
      <w:pPr>
        <w:rPr>
          <w:rFonts w:ascii="Arial" w:hAnsi="Arial" w:cs="Arial"/>
        </w:rPr>
      </w:pPr>
      <w:r w:rsidRPr="0018760A">
        <w:rPr>
          <w:rFonts w:ascii="Arial" w:hAnsi="Arial" w:cs="Arial"/>
        </w:rPr>
        <w:t>Für die Ladung der Batterien ist</w:t>
      </w:r>
      <w:r w:rsidR="00F33968">
        <w:rPr>
          <w:rFonts w:ascii="Arial" w:hAnsi="Arial" w:cs="Arial"/>
        </w:rPr>
        <w:t xml:space="preserve"> je</w:t>
      </w:r>
      <w:r w:rsidRPr="0018760A">
        <w:rPr>
          <w:rFonts w:ascii="Arial" w:hAnsi="Arial" w:cs="Arial"/>
        </w:rPr>
        <w:t xml:space="preserve"> ein vollautomatisches, mikroprozessorgesteu</w:t>
      </w:r>
      <w:r w:rsidR="00357F78" w:rsidRPr="0018760A">
        <w:rPr>
          <w:rFonts w:ascii="Arial" w:hAnsi="Arial" w:cs="Arial"/>
        </w:rPr>
        <w:t>ertes Batterieladegerät zu ver</w:t>
      </w:r>
      <w:r w:rsidRPr="0018760A">
        <w:rPr>
          <w:rFonts w:ascii="Arial" w:hAnsi="Arial" w:cs="Arial"/>
        </w:rPr>
        <w:t xml:space="preserve">bauen. </w:t>
      </w:r>
    </w:p>
    <w:p w14:paraId="3D95EEDF" w14:textId="77777777" w:rsidR="00891E8C" w:rsidRPr="0018760A" w:rsidRDefault="00891E8C" w:rsidP="00891E8C">
      <w:pPr>
        <w:rPr>
          <w:rFonts w:ascii="Arial" w:hAnsi="Arial" w:cs="Arial"/>
        </w:rPr>
      </w:pPr>
    </w:p>
    <w:p w14:paraId="3BF9C0FF" w14:textId="77777777" w:rsidR="00891E8C" w:rsidRPr="0018760A" w:rsidRDefault="00891E8C" w:rsidP="00891E8C">
      <w:pPr>
        <w:rPr>
          <w:rFonts w:ascii="Arial" w:hAnsi="Arial" w:cs="Arial"/>
        </w:rPr>
      </w:pPr>
      <w:r w:rsidRPr="0018760A">
        <w:rPr>
          <w:rFonts w:ascii="Arial" w:hAnsi="Arial" w:cs="Arial"/>
        </w:rPr>
        <w:t>Es ist dafür zu sorgen, dass für Batterietyp und Batteriekapazität geeignete Ladekennlinien verwendet werden.</w:t>
      </w:r>
    </w:p>
    <w:p w14:paraId="776DC442" w14:textId="77777777" w:rsidR="00891E8C" w:rsidRPr="0018760A" w:rsidRDefault="00891E8C" w:rsidP="00891E8C">
      <w:pPr>
        <w:rPr>
          <w:rFonts w:ascii="Arial" w:hAnsi="Arial" w:cs="Arial"/>
        </w:rPr>
      </w:pPr>
    </w:p>
    <w:p w14:paraId="5CAA8741" w14:textId="3B00FC98" w:rsidR="00EF28BD" w:rsidRDefault="00891E8C" w:rsidP="00891E8C">
      <w:pPr>
        <w:rPr>
          <w:rFonts w:ascii="Arial" w:hAnsi="Arial" w:cs="Arial"/>
        </w:rPr>
      </w:pPr>
      <w:r w:rsidRPr="0018760A">
        <w:rPr>
          <w:rFonts w:ascii="Arial" w:hAnsi="Arial" w:cs="Arial"/>
        </w:rPr>
        <w:t>Der Ladevorgang</w:t>
      </w:r>
      <w:r w:rsidR="00F43801">
        <w:rPr>
          <w:rFonts w:ascii="Arial" w:hAnsi="Arial" w:cs="Arial"/>
        </w:rPr>
        <w:t xml:space="preserve"> beider Ladegeräte,</w:t>
      </w:r>
      <w:r w:rsidRPr="0018760A">
        <w:rPr>
          <w:rFonts w:ascii="Arial" w:hAnsi="Arial" w:cs="Arial"/>
        </w:rPr>
        <w:t xml:space="preserve"> ist durch Tem</w:t>
      </w:r>
      <w:r w:rsidR="00A30917" w:rsidRPr="0018760A">
        <w:rPr>
          <w:rFonts w:ascii="Arial" w:hAnsi="Arial" w:cs="Arial"/>
        </w:rPr>
        <w:t>peraturkompensation zu regeln.</w:t>
      </w:r>
      <w:r w:rsidR="00A30917" w:rsidRPr="0018760A">
        <w:rPr>
          <w:rFonts w:ascii="Arial" w:hAnsi="Arial" w:cs="Arial"/>
        </w:rPr>
        <w:tab/>
      </w:r>
    </w:p>
    <w:p w14:paraId="0BBF3BF9" w14:textId="77777777" w:rsidR="008520E8" w:rsidRPr="0018760A" w:rsidRDefault="008520E8" w:rsidP="00891E8C">
      <w:pPr>
        <w:rPr>
          <w:rFonts w:ascii="Arial" w:hAnsi="Arial" w:cs="Arial"/>
        </w:rPr>
      </w:pPr>
    </w:p>
    <w:p w14:paraId="7C50CD1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92B6CCD" w14:textId="65156E69" w:rsidR="00891E8C" w:rsidRPr="0018760A" w:rsidRDefault="00891E8C" w:rsidP="00357F78">
      <w:pPr>
        <w:pStyle w:val="berschrift2"/>
        <w:rPr>
          <w:rFonts w:ascii="Arial" w:hAnsi="Arial" w:cs="Arial"/>
        </w:rPr>
      </w:pPr>
      <w:r w:rsidRPr="0018760A">
        <w:rPr>
          <w:rFonts w:ascii="Arial" w:hAnsi="Arial" w:cs="Arial"/>
        </w:rPr>
        <w:t>230V-Einspeisung</w:t>
      </w:r>
    </w:p>
    <w:p w14:paraId="41F9E10B" w14:textId="77777777" w:rsidR="00891E8C" w:rsidRPr="0018760A" w:rsidRDefault="00891E8C" w:rsidP="00891E8C">
      <w:pPr>
        <w:rPr>
          <w:rFonts w:ascii="Arial" w:hAnsi="Arial" w:cs="Arial"/>
        </w:rPr>
      </w:pPr>
      <w:r w:rsidRPr="0018760A">
        <w:rPr>
          <w:rFonts w:ascii="Arial" w:hAnsi="Arial" w:cs="Arial"/>
        </w:rPr>
        <w:t>Als Einspeisung ist eine 230V-Einspeisung mit Klappdeckel an der linken Fahrzeugseite zu verbauen. Der Einbauort erfolgt in Absprache mit dem Auftraggeber.</w:t>
      </w:r>
    </w:p>
    <w:p w14:paraId="2A3B4468" w14:textId="77777777" w:rsidR="00891E8C" w:rsidRPr="0018760A" w:rsidRDefault="00891E8C" w:rsidP="00891E8C">
      <w:pPr>
        <w:rPr>
          <w:rFonts w:ascii="Arial" w:hAnsi="Arial" w:cs="Arial"/>
        </w:rPr>
      </w:pPr>
    </w:p>
    <w:p w14:paraId="3EBC025A" w14:textId="77777777" w:rsidR="00891E8C" w:rsidRPr="0018760A" w:rsidRDefault="00891E8C" w:rsidP="00891E8C">
      <w:pPr>
        <w:rPr>
          <w:rFonts w:ascii="Arial" w:hAnsi="Arial" w:cs="Arial"/>
        </w:rPr>
      </w:pPr>
      <w:r w:rsidRPr="0018760A">
        <w:rPr>
          <w:rFonts w:ascii="Arial" w:hAnsi="Arial" w:cs="Arial"/>
        </w:rPr>
        <w:t>Hinweis:</w:t>
      </w:r>
    </w:p>
    <w:p w14:paraId="36ACD4AC" w14:textId="426C8225" w:rsidR="00891E8C" w:rsidRDefault="00891E8C" w:rsidP="00891E8C">
      <w:pPr>
        <w:rPr>
          <w:rFonts w:ascii="Arial" w:hAnsi="Arial" w:cs="Arial"/>
        </w:rPr>
      </w:pPr>
      <w:r w:rsidRPr="0018760A">
        <w:rPr>
          <w:rFonts w:ascii="Arial" w:hAnsi="Arial" w:cs="Arial"/>
        </w:rPr>
        <w:t xml:space="preserve">Da es sich </w:t>
      </w:r>
      <w:r w:rsidR="00AB7288" w:rsidRPr="0018760A">
        <w:rPr>
          <w:rFonts w:ascii="Arial" w:hAnsi="Arial" w:cs="Arial"/>
        </w:rPr>
        <w:t>bei dem Fahrzeug um ein Einsatz</w:t>
      </w:r>
      <w:r w:rsidRPr="0018760A">
        <w:rPr>
          <w:rFonts w:ascii="Arial" w:hAnsi="Arial" w:cs="Arial"/>
        </w:rPr>
        <w:t xml:space="preserve">fahrzeug in getarnter Ausführung handelt, sollte die 230V-Einspeisung nach Möglichkeit so klein wie möglich ausfallen (z. B. DEFA </w:t>
      </w:r>
      <w:proofErr w:type="spellStart"/>
      <w:r w:rsidRPr="0018760A">
        <w:rPr>
          <w:rFonts w:ascii="Arial" w:hAnsi="Arial" w:cs="Arial"/>
        </w:rPr>
        <w:t>Min</w:t>
      </w:r>
      <w:r w:rsidR="00A30917" w:rsidRPr="0018760A">
        <w:rPr>
          <w:rFonts w:ascii="Arial" w:hAnsi="Arial" w:cs="Arial"/>
        </w:rPr>
        <w:t>iplugsystem</w:t>
      </w:r>
      <w:proofErr w:type="spellEnd"/>
      <w:r w:rsidR="00A30917" w:rsidRPr="0018760A">
        <w:rPr>
          <w:rFonts w:ascii="Arial" w:hAnsi="Arial" w:cs="Arial"/>
        </w:rPr>
        <w:t xml:space="preserve"> 230V oder ähnlich).</w:t>
      </w:r>
      <w:r w:rsidRPr="0018760A">
        <w:rPr>
          <w:rFonts w:ascii="Arial" w:hAnsi="Arial" w:cs="Arial"/>
        </w:rPr>
        <w:tab/>
      </w:r>
      <w:r w:rsidRPr="0018760A">
        <w:rPr>
          <w:rFonts w:ascii="Arial" w:hAnsi="Arial" w:cs="Arial"/>
        </w:rPr>
        <w:tab/>
      </w:r>
      <w:r w:rsidRPr="0018760A">
        <w:rPr>
          <w:rFonts w:ascii="Arial" w:hAnsi="Arial" w:cs="Arial"/>
        </w:rPr>
        <w:tab/>
      </w:r>
    </w:p>
    <w:p w14:paraId="57C9923E" w14:textId="77777777" w:rsidR="008520E8" w:rsidRPr="0018760A" w:rsidRDefault="008520E8" w:rsidP="00891E8C">
      <w:pPr>
        <w:rPr>
          <w:rFonts w:ascii="Arial" w:hAnsi="Arial" w:cs="Arial"/>
        </w:rPr>
      </w:pPr>
    </w:p>
    <w:p w14:paraId="42D82A51"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F67A8BF" w14:textId="2D2ED57E" w:rsidR="00891E8C" w:rsidRPr="0018760A" w:rsidRDefault="00891E8C" w:rsidP="00357F78">
      <w:pPr>
        <w:pStyle w:val="berschrift2"/>
        <w:rPr>
          <w:rFonts w:ascii="Arial" w:hAnsi="Arial" w:cs="Arial"/>
        </w:rPr>
      </w:pPr>
      <w:r w:rsidRPr="0018760A">
        <w:rPr>
          <w:rFonts w:ascii="Arial" w:hAnsi="Arial" w:cs="Arial"/>
        </w:rPr>
        <w:t>Startunterbrechung</w:t>
      </w:r>
    </w:p>
    <w:p w14:paraId="66C16E31" w14:textId="77777777" w:rsidR="00891E8C" w:rsidRPr="0018760A" w:rsidRDefault="00891E8C" w:rsidP="00891E8C">
      <w:pPr>
        <w:rPr>
          <w:rFonts w:ascii="Arial" w:hAnsi="Arial" w:cs="Arial"/>
        </w:rPr>
      </w:pPr>
      <w:r w:rsidRPr="0018760A">
        <w:rPr>
          <w:rFonts w:ascii="Arial" w:hAnsi="Arial" w:cs="Arial"/>
        </w:rPr>
        <w:t>Bei Anschluss an das externe Netz muss eine Startunterbrechung für das Fahrzeug realisiert sein.</w:t>
      </w:r>
    </w:p>
    <w:p w14:paraId="25AD4098" w14:textId="77777777" w:rsidR="00891E8C" w:rsidRPr="0018760A" w:rsidRDefault="00891E8C" w:rsidP="00891E8C">
      <w:pPr>
        <w:rPr>
          <w:rFonts w:ascii="Arial" w:hAnsi="Arial" w:cs="Arial"/>
        </w:rPr>
      </w:pPr>
    </w:p>
    <w:p w14:paraId="0293C530" w14:textId="4B262E87" w:rsidR="00891E8C" w:rsidRPr="0018760A" w:rsidRDefault="00891E8C" w:rsidP="00891E8C">
      <w:pPr>
        <w:rPr>
          <w:rFonts w:ascii="Arial" w:hAnsi="Arial" w:cs="Arial"/>
        </w:rPr>
      </w:pPr>
      <w:r w:rsidRPr="0018760A">
        <w:rPr>
          <w:rFonts w:ascii="Arial" w:hAnsi="Arial" w:cs="Arial"/>
        </w:rPr>
        <w:t>Bei einem Startversuc</w:t>
      </w:r>
      <w:r w:rsidR="00357F78" w:rsidRPr="0018760A">
        <w:rPr>
          <w:rFonts w:ascii="Arial" w:hAnsi="Arial" w:cs="Arial"/>
        </w:rPr>
        <w:t>h bei angeschlossener Eins</w:t>
      </w:r>
      <w:r w:rsidRPr="0018760A">
        <w:rPr>
          <w:rFonts w:ascii="Arial" w:hAnsi="Arial" w:cs="Arial"/>
        </w:rPr>
        <w:t>peisung sollte nach Möglichkeit zusätzlich ein akustisches Signal ertönen!</w:t>
      </w:r>
      <w:r w:rsidRPr="0018760A">
        <w:rPr>
          <w:rFonts w:ascii="Arial" w:hAnsi="Arial" w:cs="Arial"/>
        </w:rPr>
        <w:tab/>
      </w:r>
    </w:p>
    <w:p w14:paraId="7A007E3A" w14:textId="6AFC3554" w:rsidR="00891E8C"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6896CB6D" w14:textId="7C0714CC" w:rsidR="008520E8" w:rsidRDefault="008520E8" w:rsidP="00891E8C">
      <w:pPr>
        <w:rPr>
          <w:rFonts w:ascii="Arial" w:hAnsi="Arial" w:cs="Arial"/>
        </w:rPr>
      </w:pPr>
    </w:p>
    <w:p w14:paraId="36B5CE25" w14:textId="77B23AFA" w:rsidR="008520E8" w:rsidRDefault="008520E8" w:rsidP="00891E8C">
      <w:pPr>
        <w:rPr>
          <w:rFonts w:ascii="Arial" w:hAnsi="Arial" w:cs="Arial"/>
        </w:rPr>
      </w:pPr>
    </w:p>
    <w:p w14:paraId="0425EE86" w14:textId="5AF2D634" w:rsidR="008520E8" w:rsidRPr="0018760A" w:rsidRDefault="008520E8" w:rsidP="00891E8C">
      <w:pPr>
        <w:rPr>
          <w:rFonts w:ascii="Arial" w:hAnsi="Arial" w:cs="Arial"/>
        </w:rPr>
      </w:pPr>
    </w:p>
    <w:p w14:paraId="79DC4C2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FE5CCA6" w14:textId="77777777" w:rsidR="00D24E2F" w:rsidRPr="0018760A" w:rsidRDefault="00D24E2F" w:rsidP="00D24E2F">
      <w:pPr>
        <w:pStyle w:val="berschrift2"/>
        <w:rPr>
          <w:rFonts w:ascii="Arial" w:eastAsia="Calibri" w:hAnsi="Arial" w:cs="Arial"/>
        </w:rPr>
      </w:pPr>
      <w:r w:rsidRPr="0018760A">
        <w:rPr>
          <w:rFonts w:ascii="Arial" w:eastAsia="Calibri" w:hAnsi="Arial" w:cs="Arial"/>
        </w:rPr>
        <w:lastRenderedPageBreak/>
        <w:t>UDS – Unfalldatenspeicher</w:t>
      </w:r>
    </w:p>
    <w:p w14:paraId="6DE8D4DE" w14:textId="77777777" w:rsidR="00D24E2F" w:rsidRPr="0018760A" w:rsidRDefault="00D24E2F" w:rsidP="00D24E2F">
      <w:pPr>
        <w:rPr>
          <w:rFonts w:ascii="Arial" w:eastAsia="Calibri" w:hAnsi="Arial" w:cs="Arial"/>
          <w:u w:val="single"/>
        </w:rPr>
      </w:pPr>
    </w:p>
    <w:p w14:paraId="183B3D51" w14:textId="77777777" w:rsidR="00D24E2F" w:rsidRPr="0018760A" w:rsidRDefault="00D24E2F" w:rsidP="00D24E2F">
      <w:pPr>
        <w:rPr>
          <w:rFonts w:ascii="Arial" w:eastAsia="Calibri" w:hAnsi="Arial" w:cs="Arial"/>
        </w:rPr>
      </w:pPr>
      <w:r w:rsidRPr="0018760A">
        <w:rPr>
          <w:rFonts w:ascii="Arial" w:hAnsi="Arial" w:cs="Arial"/>
        </w:rPr>
        <w:t xml:space="preserve">Lieferung und Einbau von einem Unfalldatenspeicher (UDS) der Fa. VDO Kienzle vom Typ „Kienzle </w:t>
      </w:r>
      <w:r w:rsidRPr="0018760A">
        <w:rPr>
          <w:rFonts w:ascii="Arial" w:hAnsi="Arial" w:cs="Arial"/>
          <w:b/>
        </w:rPr>
        <w:t>UDS-AT PRO, Ausführung: Standard mit GNSS</w:t>
      </w:r>
      <w:r w:rsidRPr="0018760A">
        <w:rPr>
          <w:rFonts w:ascii="Arial" w:hAnsi="Arial" w:cs="Arial"/>
        </w:rPr>
        <w:t>“, inkl. Bedientaste am Armaturenbrett und GPS Antenne. Der Montageort der Bedientaste ist mit dem Auftraggeber abzusprechen.</w:t>
      </w:r>
    </w:p>
    <w:p w14:paraId="33ABF8DC" w14:textId="77777777" w:rsidR="00D24E2F" w:rsidRPr="0018760A" w:rsidRDefault="00D24E2F" w:rsidP="00D24E2F">
      <w:pPr>
        <w:rPr>
          <w:rFonts w:ascii="Arial" w:eastAsia="Calibri" w:hAnsi="Arial" w:cs="Arial"/>
          <w:highlight w:val="yellow"/>
          <w:u w:val="single"/>
        </w:rPr>
      </w:pPr>
    </w:p>
    <w:p w14:paraId="6776DEBF" w14:textId="77777777" w:rsidR="00D24E2F" w:rsidRPr="0018760A" w:rsidRDefault="00D24E2F" w:rsidP="00D24E2F">
      <w:pPr>
        <w:rPr>
          <w:rFonts w:ascii="Arial" w:eastAsia="Calibri" w:hAnsi="Arial" w:cs="Arial"/>
        </w:rPr>
      </w:pPr>
      <w:r w:rsidRPr="0018760A">
        <w:rPr>
          <w:rFonts w:ascii="Arial" w:eastAsia="Calibri" w:hAnsi="Arial" w:cs="Arial"/>
        </w:rPr>
        <w:t>Der Einbau darf nur von einem Kienzle Argo geschulten Mitarbeiter oder Fremdbetrieb durchgeführt werden!</w:t>
      </w:r>
    </w:p>
    <w:p w14:paraId="564C2286" w14:textId="77777777" w:rsidR="00D24E2F" w:rsidRPr="0018760A" w:rsidRDefault="00D24E2F" w:rsidP="00D24E2F">
      <w:pPr>
        <w:rPr>
          <w:rFonts w:ascii="Arial" w:eastAsia="Calibri" w:hAnsi="Arial" w:cs="Arial"/>
          <w:highlight w:val="yellow"/>
          <w:u w:val="single"/>
        </w:rPr>
      </w:pPr>
    </w:p>
    <w:p w14:paraId="41D5400D"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Einbauort Grundgerät:</w:t>
      </w:r>
    </w:p>
    <w:p w14:paraId="2D07169B" w14:textId="77777777" w:rsidR="00D24E2F" w:rsidRPr="0018760A" w:rsidRDefault="00D24E2F" w:rsidP="00D24E2F">
      <w:pPr>
        <w:numPr>
          <w:ilvl w:val="0"/>
          <w:numId w:val="11"/>
        </w:numPr>
        <w:spacing w:line="240" w:lineRule="auto"/>
        <w:rPr>
          <w:rFonts w:ascii="Arial" w:hAnsi="Arial" w:cs="Arial"/>
        </w:rPr>
      </w:pPr>
      <w:r w:rsidRPr="0018760A">
        <w:rPr>
          <w:rFonts w:ascii="Arial" w:hAnsi="Arial" w:cs="Arial"/>
        </w:rPr>
        <w:t>Bodenbereich der Fahrzeugkabine möglichst im Bereich von dem Fahrer- oder Beifahrersitz, nah zu der Fahrzeugmitte.</w:t>
      </w:r>
    </w:p>
    <w:p w14:paraId="03FAF0A9" w14:textId="77777777" w:rsidR="00D24E2F" w:rsidRPr="0018760A" w:rsidRDefault="00D24E2F" w:rsidP="00D24E2F">
      <w:pPr>
        <w:ind w:left="360"/>
        <w:rPr>
          <w:rFonts w:ascii="Arial" w:hAnsi="Arial" w:cs="Arial"/>
        </w:rPr>
      </w:pPr>
    </w:p>
    <w:p w14:paraId="4CEF2749" w14:textId="77777777" w:rsidR="00D24E2F" w:rsidRPr="0018760A" w:rsidRDefault="00D24E2F" w:rsidP="00D24E2F">
      <w:pPr>
        <w:numPr>
          <w:ilvl w:val="0"/>
          <w:numId w:val="11"/>
        </w:numPr>
        <w:spacing w:line="240" w:lineRule="auto"/>
        <w:rPr>
          <w:rFonts w:ascii="Arial" w:hAnsi="Arial" w:cs="Arial"/>
        </w:rPr>
      </w:pPr>
      <w:r w:rsidRPr="0018760A">
        <w:rPr>
          <w:rFonts w:ascii="Arial" w:hAnsi="Arial" w:cs="Arial"/>
        </w:rPr>
        <w:t>Entfernt von Relais und sonstigen elektronischen Schalteinrichtungen (Störquellen).</w:t>
      </w:r>
    </w:p>
    <w:p w14:paraId="0DC2F596" w14:textId="77777777" w:rsidR="00D24E2F" w:rsidRPr="0018760A" w:rsidRDefault="00D24E2F" w:rsidP="00D24E2F">
      <w:pPr>
        <w:rPr>
          <w:rFonts w:ascii="Arial" w:hAnsi="Arial" w:cs="Arial"/>
        </w:rPr>
      </w:pPr>
    </w:p>
    <w:p w14:paraId="0B543BB6" w14:textId="77777777" w:rsidR="00D24E2F" w:rsidRPr="0018760A" w:rsidRDefault="00D24E2F" w:rsidP="00D24E2F">
      <w:pPr>
        <w:numPr>
          <w:ilvl w:val="0"/>
          <w:numId w:val="11"/>
        </w:numPr>
        <w:spacing w:line="240" w:lineRule="auto"/>
        <w:rPr>
          <w:rFonts w:ascii="Arial" w:hAnsi="Arial" w:cs="Arial"/>
        </w:rPr>
      </w:pPr>
      <w:r w:rsidRPr="0018760A">
        <w:rPr>
          <w:rFonts w:ascii="Arial" w:hAnsi="Arial" w:cs="Arial"/>
        </w:rPr>
        <w:t>Das Gerät ist nivelliert einzubauen (s. Einbauanleitung)</w:t>
      </w:r>
    </w:p>
    <w:p w14:paraId="39835BC8" w14:textId="77777777" w:rsidR="00D24E2F" w:rsidRPr="0018760A" w:rsidRDefault="00D24E2F" w:rsidP="00D24E2F">
      <w:pPr>
        <w:spacing w:line="240" w:lineRule="auto"/>
        <w:rPr>
          <w:rFonts w:ascii="Arial" w:hAnsi="Arial" w:cs="Arial"/>
        </w:rPr>
      </w:pPr>
    </w:p>
    <w:p w14:paraId="7F64D700" w14:textId="77777777" w:rsidR="00D24E2F" w:rsidRPr="0018760A" w:rsidRDefault="00D24E2F" w:rsidP="00D24E2F">
      <w:pPr>
        <w:numPr>
          <w:ilvl w:val="0"/>
          <w:numId w:val="11"/>
        </w:numPr>
        <w:spacing w:line="240" w:lineRule="auto"/>
        <w:rPr>
          <w:rFonts w:ascii="Arial" w:hAnsi="Arial" w:cs="Arial"/>
        </w:rPr>
      </w:pPr>
      <w:r w:rsidRPr="0018760A">
        <w:rPr>
          <w:rFonts w:ascii="Arial" w:hAnsi="Arial" w:cs="Arial"/>
        </w:rPr>
        <w:t>Grundsätzlich ist in folgender Reihenfolge anzuschließen:</w:t>
      </w:r>
    </w:p>
    <w:p w14:paraId="5A9928EA" w14:textId="77777777" w:rsidR="00D24E2F" w:rsidRPr="0018760A" w:rsidRDefault="00D24E2F" w:rsidP="00D24E2F">
      <w:pPr>
        <w:rPr>
          <w:rFonts w:ascii="Arial" w:hAnsi="Arial" w:cs="Arial"/>
        </w:rPr>
      </w:pPr>
    </w:p>
    <w:p w14:paraId="40C3740C" w14:textId="77777777" w:rsidR="00D24E2F" w:rsidRPr="0018760A" w:rsidRDefault="00D24E2F" w:rsidP="00D24E2F">
      <w:pPr>
        <w:numPr>
          <w:ilvl w:val="0"/>
          <w:numId w:val="17"/>
        </w:numPr>
        <w:spacing w:line="240" w:lineRule="auto"/>
        <w:rPr>
          <w:rFonts w:ascii="Arial" w:hAnsi="Arial" w:cs="Arial"/>
        </w:rPr>
      </w:pPr>
      <w:proofErr w:type="spellStart"/>
      <w:r w:rsidRPr="0018760A">
        <w:rPr>
          <w:rFonts w:ascii="Arial" w:hAnsi="Arial" w:cs="Arial"/>
        </w:rPr>
        <w:t>CiA</w:t>
      </w:r>
      <w:proofErr w:type="spellEnd"/>
      <w:r w:rsidRPr="0018760A">
        <w:rPr>
          <w:rFonts w:ascii="Arial" w:hAnsi="Arial" w:cs="Arial"/>
        </w:rPr>
        <w:t xml:space="preserve"> 447</w:t>
      </w:r>
    </w:p>
    <w:p w14:paraId="2547BE70" w14:textId="77777777" w:rsidR="00D24E2F" w:rsidRPr="0018760A" w:rsidRDefault="00D24E2F" w:rsidP="00D24E2F">
      <w:pPr>
        <w:numPr>
          <w:ilvl w:val="0"/>
          <w:numId w:val="17"/>
        </w:numPr>
        <w:spacing w:line="240" w:lineRule="auto"/>
        <w:rPr>
          <w:rFonts w:ascii="Arial" w:hAnsi="Arial" w:cs="Arial"/>
        </w:rPr>
      </w:pPr>
      <w:r w:rsidRPr="0018760A">
        <w:rPr>
          <w:rFonts w:ascii="Arial" w:hAnsi="Arial" w:cs="Arial"/>
        </w:rPr>
        <w:t>CAN Datenbus des Fahrgestells</w:t>
      </w:r>
    </w:p>
    <w:p w14:paraId="4C618C81" w14:textId="77777777" w:rsidR="00D24E2F" w:rsidRPr="0018760A" w:rsidRDefault="00D24E2F" w:rsidP="00D24E2F">
      <w:pPr>
        <w:numPr>
          <w:ilvl w:val="0"/>
          <w:numId w:val="17"/>
        </w:numPr>
        <w:spacing w:line="240" w:lineRule="auto"/>
        <w:rPr>
          <w:rFonts w:ascii="Arial" w:eastAsia="Calibri" w:hAnsi="Arial" w:cs="Arial"/>
        </w:rPr>
      </w:pPr>
      <w:r w:rsidRPr="0018760A">
        <w:rPr>
          <w:rFonts w:ascii="Arial" w:hAnsi="Arial" w:cs="Arial"/>
        </w:rPr>
        <w:t>Diskrete Eingänge</w:t>
      </w:r>
    </w:p>
    <w:p w14:paraId="55580515" w14:textId="77777777" w:rsidR="00D24E2F" w:rsidRPr="0018760A" w:rsidRDefault="00D24E2F" w:rsidP="00D24E2F">
      <w:pPr>
        <w:rPr>
          <w:rFonts w:ascii="Arial" w:eastAsia="Calibri" w:hAnsi="Arial" w:cs="Arial"/>
          <w:highlight w:val="yellow"/>
          <w:u w:val="single"/>
        </w:rPr>
      </w:pPr>
    </w:p>
    <w:p w14:paraId="2CC7D6C3" w14:textId="77777777" w:rsidR="00D24E2F" w:rsidRPr="0018760A" w:rsidRDefault="00D24E2F" w:rsidP="00D24E2F">
      <w:pPr>
        <w:rPr>
          <w:rFonts w:ascii="Arial" w:eastAsia="Calibri" w:hAnsi="Arial" w:cs="Arial"/>
        </w:rPr>
      </w:pPr>
      <w:r w:rsidRPr="0018760A">
        <w:rPr>
          <w:rFonts w:ascii="Arial" w:eastAsia="Calibri" w:hAnsi="Arial" w:cs="Arial"/>
        </w:rPr>
        <w:t>Es ist zwingend darauf zu achten, dass der UDS über den Fahrzeug CAN-Bus angeschlossen wird, sofern dieses von dem Fahrzeughersteller unterstützt wird (CiA447).</w:t>
      </w:r>
    </w:p>
    <w:p w14:paraId="6619C56A" w14:textId="6E798F1F" w:rsidR="00D24E2F" w:rsidRDefault="00D24E2F" w:rsidP="00D24E2F">
      <w:pPr>
        <w:rPr>
          <w:rFonts w:ascii="Arial" w:eastAsia="Calibri" w:hAnsi="Arial" w:cs="Arial"/>
          <w:highlight w:val="yellow"/>
          <w:u w:val="single"/>
        </w:rPr>
      </w:pPr>
    </w:p>
    <w:p w14:paraId="48747ACB" w14:textId="37979231" w:rsidR="008520E8" w:rsidRDefault="008520E8" w:rsidP="00D24E2F">
      <w:pPr>
        <w:rPr>
          <w:rFonts w:ascii="Arial" w:eastAsia="Calibri" w:hAnsi="Arial" w:cs="Arial"/>
          <w:highlight w:val="yellow"/>
          <w:u w:val="single"/>
        </w:rPr>
      </w:pPr>
    </w:p>
    <w:p w14:paraId="4CD0307A" w14:textId="69E08784" w:rsidR="008520E8" w:rsidRDefault="008520E8" w:rsidP="00D24E2F">
      <w:pPr>
        <w:rPr>
          <w:rFonts w:ascii="Arial" w:eastAsia="Calibri" w:hAnsi="Arial" w:cs="Arial"/>
          <w:highlight w:val="yellow"/>
          <w:u w:val="single"/>
        </w:rPr>
      </w:pPr>
    </w:p>
    <w:p w14:paraId="65BBD2EE" w14:textId="7197D797" w:rsidR="008520E8" w:rsidRDefault="008520E8" w:rsidP="00D24E2F">
      <w:pPr>
        <w:rPr>
          <w:rFonts w:ascii="Arial" w:eastAsia="Calibri" w:hAnsi="Arial" w:cs="Arial"/>
          <w:highlight w:val="yellow"/>
          <w:u w:val="single"/>
        </w:rPr>
      </w:pPr>
    </w:p>
    <w:p w14:paraId="6936A19B" w14:textId="6FE2AAEC" w:rsidR="008520E8" w:rsidRDefault="008520E8" w:rsidP="00D24E2F">
      <w:pPr>
        <w:rPr>
          <w:rFonts w:ascii="Arial" w:eastAsia="Calibri" w:hAnsi="Arial" w:cs="Arial"/>
          <w:highlight w:val="yellow"/>
          <w:u w:val="single"/>
        </w:rPr>
      </w:pPr>
    </w:p>
    <w:p w14:paraId="65C403FD" w14:textId="2BD9DC40" w:rsidR="008520E8" w:rsidRDefault="008520E8" w:rsidP="00D24E2F">
      <w:pPr>
        <w:rPr>
          <w:rFonts w:ascii="Arial" w:eastAsia="Calibri" w:hAnsi="Arial" w:cs="Arial"/>
          <w:highlight w:val="yellow"/>
          <w:u w:val="single"/>
        </w:rPr>
      </w:pPr>
    </w:p>
    <w:p w14:paraId="5FE346D5" w14:textId="2D215370" w:rsidR="008520E8" w:rsidRDefault="008520E8" w:rsidP="00D24E2F">
      <w:pPr>
        <w:rPr>
          <w:rFonts w:ascii="Arial" w:eastAsia="Calibri" w:hAnsi="Arial" w:cs="Arial"/>
          <w:highlight w:val="yellow"/>
          <w:u w:val="single"/>
        </w:rPr>
      </w:pPr>
    </w:p>
    <w:p w14:paraId="728AC567" w14:textId="50C3F8D4" w:rsidR="008520E8" w:rsidRDefault="008520E8" w:rsidP="00D24E2F">
      <w:pPr>
        <w:rPr>
          <w:rFonts w:ascii="Arial" w:eastAsia="Calibri" w:hAnsi="Arial" w:cs="Arial"/>
          <w:highlight w:val="yellow"/>
          <w:u w:val="single"/>
        </w:rPr>
      </w:pPr>
    </w:p>
    <w:p w14:paraId="092DB2F6" w14:textId="393747F5" w:rsidR="008520E8" w:rsidRDefault="008520E8" w:rsidP="00D24E2F">
      <w:pPr>
        <w:rPr>
          <w:rFonts w:ascii="Arial" w:eastAsia="Calibri" w:hAnsi="Arial" w:cs="Arial"/>
          <w:highlight w:val="yellow"/>
          <w:u w:val="single"/>
        </w:rPr>
      </w:pPr>
    </w:p>
    <w:p w14:paraId="18D04B83" w14:textId="09ED9B56" w:rsidR="008520E8" w:rsidRDefault="008520E8" w:rsidP="00D24E2F">
      <w:pPr>
        <w:rPr>
          <w:rFonts w:ascii="Arial" w:eastAsia="Calibri" w:hAnsi="Arial" w:cs="Arial"/>
          <w:highlight w:val="yellow"/>
          <w:u w:val="single"/>
        </w:rPr>
      </w:pPr>
    </w:p>
    <w:p w14:paraId="7B6CF54D" w14:textId="2CA5BCC2" w:rsidR="008520E8" w:rsidRDefault="008520E8" w:rsidP="00D24E2F">
      <w:pPr>
        <w:rPr>
          <w:rFonts w:ascii="Arial" w:eastAsia="Calibri" w:hAnsi="Arial" w:cs="Arial"/>
          <w:highlight w:val="yellow"/>
          <w:u w:val="single"/>
        </w:rPr>
      </w:pPr>
    </w:p>
    <w:p w14:paraId="6D473145" w14:textId="77777777" w:rsidR="008520E8" w:rsidRPr="0018760A" w:rsidRDefault="008520E8" w:rsidP="00D24E2F">
      <w:pPr>
        <w:rPr>
          <w:rFonts w:ascii="Arial" w:eastAsia="Calibri" w:hAnsi="Arial" w:cs="Arial"/>
          <w:highlight w:val="yellow"/>
          <w:u w:val="single"/>
        </w:rPr>
      </w:pPr>
    </w:p>
    <w:p w14:paraId="58386A55"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Belegung:</w:t>
      </w:r>
    </w:p>
    <w:p w14:paraId="075425D6" w14:textId="77777777" w:rsidR="00D24E2F" w:rsidRPr="0018760A" w:rsidRDefault="00D24E2F" w:rsidP="00D24E2F">
      <w:pPr>
        <w:rPr>
          <w:rFonts w:ascii="Arial" w:eastAsia="Calibri" w:hAnsi="Arial" w:cs="Arial"/>
          <w:u w:val="single"/>
        </w:rPr>
      </w:pPr>
    </w:p>
    <w:p w14:paraId="423C3CE3"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1. Anschluss via CiA447:</w:t>
      </w:r>
    </w:p>
    <w:p w14:paraId="1BF8A882"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Zündung</w:t>
      </w:r>
    </w:p>
    <w:p w14:paraId="2D65471D"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Drehzahl</w:t>
      </w:r>
    </w:p>
    <w:p w14:paraId="2165ECBE"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Geschwindigkeit</w:t>
      </w:r>
    </w:p>
    <w:p w14:paraId="5E37FA41"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Bremse</w:t>
      </w:r>
    </w:p>
    <w:p w14:paraId="24888986"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Blinker links</w:t>
      </w:r>
    </w:p>
    <w:p w14:paraId="2510A177"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Blinker rechts</w:t>
      </w:r>
    </w:p>
    <w:p w14:paraId="0A0F0629"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Standlicht</w:t>
      </w:r>
    </w:p>
    <w:p w14:paraId="7D6C01A5"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Abblendlicht</w:t>
      </w:r>
    </w:p>
    <w:p w14:paraId="33882455"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Fernlicht</w:t>
      </w:r>
    </w:p>
    <w:p w14:paraId="08E6A16E" w14:textId="77777777" w:rsidR="00D24E2F" w:rsidRPr="0018760A" w:rsidRDefault="00D24E2F" w:rsidP="00D24E2F">
      <w:pPr>
        <w:numPr>
          <w:ilvl w:val="0"/>
          <w:numId w:val="12"/>
        </w:numPr>
        <w:spacing w:line="240" w:lineRule="auto"/>
        <w:rPr>
          <w:rFonts w:ascii="Arial" w:hAnsi="Arial" w:cs="Arial"/>
        </w:rPr>
      </w:pPr>
      <w:r w:rsidRPr="0018760A">
        <w:rPr>
          <w:rFonts w:ascii="Arial" w:hAnsi="Arial" w:cs="Arial"/>
        </w:rPr>
        <w:t>Rückwärtsgang</w:t>
      </w:r>
    </w:p>
    <w:p w14:paraId="12CBB68E" w14:textId="77777777" w:rsidR="00D24E2F" w:rsidRPr="0018760A" w:rsidRDefault="00D24E2F" w:rsidP="00D24E2F">
      <w:pPr>
        <w:pStyle w:val="Listenabsatz"/>
        <w:numPr>
          <w:ilvl w:val="0"/>
          <w:numId w:val="12"/>
        </w:numPr>
        <w:rPr>
          <w:rFonts w:ascii="Arial" w:eastAsia="Calibri" w:hAnsi="Arial" w:cs="Arial"/>
          <w:u w:val="single"/>
        </w:rPr>
      </w:pPr>
      <w:r w:rsidRPr="0018760A">
        <w:rPr>
          <w:rFonts w:ascii="Arial" w:hAnsi="Arial" w:cs="Arial"/>
        </w:rPr>
        <w:t>Hupensignal</w:t>
      </w:r>
    </w:p>
    <w:p w14:paraId="2C2724E7" w14:textId="77777777" w:rsidR="00D24E2F" w:rsidRPr="0018760A" w:rsidRDefault="00D24E2F" w:rsidP="00D24E2F">
      <w:pPr>
        <w:rPr>
          <w:rFonts w:ascii="Arial" w:eastAsia="Calibri" w:hAnsi="Arial" w:cs="Arial"/>
          <w:u w:val="single"/>
        </w:rPr>
      </w:pPr>
    </w:p>
    <w:p w14:paraId="74BF780C"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Zusätzlicher diskreter Eingang:</w:t>
      </w:r>
    </w:p>
    <w:p w14:paraId="537A9D56" w14:textId="77777777" w:rsidR="009C00D4" w:rsidRPr="0018760A" w:rsidRDefault="009C00D4" w:rsidP="009C00D4">
      <w:pPr>
        <w:numPr>
          <w:ilvl w:val="0"/>
          <w:numId w:val="13"/>
        </w:numPr>
        <w:spacing w:line="240" w:lineRule="auto"/>
        <w:rPr>
          <w:rFonts w:ascii="Arial" w:hAnsi="Arial" w:cs="Arial"/>
        </w:rPr>
      </w:pPr>
      <w:r w:rsidRPr="0018760A">
        <w:rPr>
          <w:rFonts w:ascii="Arial" w:hAnsi="Arial" w:cs="Arial"/>
        </w:rPr>
        <w:t>Blaulicht vorne (Input 2)</w:t>
      </w:r>
    </w:p>
    <w:p w14:paraId="21F2DF2F" w14:textId="77777777" w:rsidR="009C00D4" w:rsidRPr="0018760A" w:rsidRDefault="009C00D4" w:rsidP="009C00D4">
      <w:pPr>
        <w:numPr>
          <w:ilvl w:val="0"/>
          <w:numId w:val="13"/>
        </w:numPr>
        <w:spacing w:line="240" w:lineRule="auto"/>
        <w:rPr>
          <w:rFonts w:ascii="Arial" w:hAnsi="Arial" w:cs="Arial"/>
        </w:rPr>
      </w:pPr>
      <w:r w:rsidRPr="0018760A">
        <w:rPr>
          <w:rFonts w:ascii="Arial" w:hAnsi="Arial" w:cs="Arial"/>
        </w:rPr>
        <w:t>Blaulicht Heck (Input 4)</w:t>
      </w:r>
    </w:p>
    <w:p w14:paraId="289D0102" w14:textId="3A7F25BC" w:rsidR="00D24E2F" w:rsidRPr="0018760A" w:rsidRDefault="009C00D4" w:rsidP="009C00D4">
      <w:pPr>
        <w:numPr>
          <w:ilvl w:val="0"/>
          <w:numId w:val="13"/>
        </w:numPr>
        <w:spacing w:line="240" w:lineRule="auto"/>
        <w:rPr>
          <w:rFonts w:ascii="Arial" w:hAnsi="Arial" w:cs="Arial"/>
        </w:rPr>
      </w:pPr>
      <w:proofErr w:type="spellStart"/>
      <w:r w:rsidRPr="0018760A">
        <w:rPr>
          <w:rFonts w:ascii="Arial" w:hAnsi="Arial" w:cs="Arial"/>
        </w:rPr>
        <w:t>Frontblitzer</w:t>
      </w:r>
      <w:proofErr w:type="spellEnd"/>
      <w:r w:rsidRPr="0018760A">
        <w:rPr>
          <w:rFonts w:ascii="Arial" w:hAnsi="Arial" w:cs="Arial"/>
        </w:rPr>
        <w:t xml:space="preserve"> (Input3)</w:t>
      </w:r>
    </w:p>
    <w:p w14:paraId="2A3C7DCC" w14:textId="77777777" w:rsidR="00D24E2F" w:rsidRPr="0018760A" w:rsidRDefault="00D24E2F" w:rsidP="00D24E2F">
      <w:pPr>
        <w:numPr>
          <w:ilvl w:val="0"/>
          <w:numId w:val="13"/>
        </w:numPr>
        <w:spacing w:line="240" w:lineRule="auto"/>
        <w:rPr>
          <w:rFonts w:ascii="Arial" w:hAnsi="Arial" w:cs="Arial"/>
        </w:rPr>
      </w:pPr>
      <w:r w:rsidRPr="0018760A">
        <w:rPr>
          <w:rFonts w:ascii="Arial" w:hAnsi="Arial" w:cs="Arial"/>
        </w:rPr>
        <w:t>Elektrohorn (sofern verbaut, Input 6) [Bedienung durch Fuß-, Hand- und Hupenschalter]</w:t>
      </w:r>
    </w:p>
    <w:p w14:paraId="7F7B0D23" w14:textId="77777777" w:rsidR="00D24E2F" w:rsidRPr="0018760A" w:rsidRDefault="00D24E2F" w:rsidP="00D24E2F">
      <w:pPr>
        <w:numPr>
          <w:ilvl w:val="0"/>
          <w:numId w:val="13"/>
        </w:numPr>
        <w:spacing w:line="240" w:lineRule="auto"/>
        <w:rPr>
          <w:rFonts w:ascii="Arial" w:hAnsi="Arial" w:cs="Arial"/>
        </w:rPr>
      </w:pPr>
      <w:r w:rsidRPr="0018760A">
        <w:rPr>
          <w:rFonts w:ascii="Arial" w:hAnsi="Arial" w:cs="Arial"/>
        </w:rPr>
        <w:t>Verschlussüberwachung (Aufzeichnung der Abfahrt- kontrollanzeige von dem Aufbau, wie z.B. abstehende Teile, geöffnete Türen, Klappen), sofern möglich</w:t>
      </w:r>
    </w:p>
    <w:p w14:paraId="2EB3F5D2" w14:textId="77777777" w:rsidR="00D24E2F" w:rsidRPr="0018760A" w:rsidRDefault="00D24E2F" w:rsidP="00D24E2F">
      <w:pPr>
        <w:rPr>
          <w:rFonts w:ascii="Arial" w:eastAsia="Calibri" w:hAnsi="Arial" w:cs="Arial"/>
          <w:u w:val="single"/>
        </w:rPr>
      </w:pPr>
    </w:p>
    <w:p w14:paraId="48EA47BD" w14:textId="77777777" w:rsidR="00D24E2F" w:rsidRPr="0018760A" w:rsidRDefault="00D24E2F" w:rsidP="00D24E2F">
      <w:pPr>
        <w:rPr>
          <w:rFonts w:ascii="Arial" w:eastAsia="Calibri" w:hAnsi="Arial" w:cs="Arial"/>
          <w:b/>
        </w:rPr>
      </w:pPr>
      <w:r w:rsidRPr="0018760A">
        <w:rPr>
          <w:rFonts w:ascii="Arial" w:eastAsia="Calibri" w:hAnsi="Arial" w:cs="Arial"/>
          <w:b/>
        </w:rPr>
        <w:t>Die spezifischen CiA447 UDS-AT Setupdateien sind zu verwenden!</w:t>
      </w:r>
    </w:p>
    <w:p w14:paraId="5ECEFE51" w14:textId="77777777" w:rsidR="00D24E2F" w:rsidRPr="0018760A" w:rsidRDefault="00D24E2F" w:rsidP="00D24E2F">
      <w:pPr>
        <w:rPr>
          <w:rFonts w:ascii="Arial" w:eastAsia="Calibri" w:hAnsi="Arial" w:cs="Arial"/>
          <w:u w:val="single"/>
        </w:rPr>
      </w:pPr>
    </w:p>
    <w:p w14:paraId="45FF4F67" w14:textId="77777777" w:rsidR="00D24E2F" w:rsidRPr="0018760A" w:rsidRDefault="00D24E2F" w:rsidP="00D24E2F">
      <w:pPr>
        <w:shd w:val="clear" w:color="auto" w:fill="FFFFFF"/>
        <w:rPr>
          <w:rFonts w:ascii="Arial" w:hAnsi="Arial" w:cs="Arial"/>
        </w:rPr>
      </w:pPr>
      <w:r w:rsidRPr="0018760A">
        <w:rPr>
          <w:rFonts w:ascii="Arial" w:hAnsi="Arial" w:cs="Arial"/>
        </w:rPr>
        <w:t>Ist kein Anschluss via CiA447 möglich ist der UDS-AT Pro in folgender Reihenfolge anzuschließen:</w:t>
      </w:r>
    </w:p>
    <w:p w14:paraId="6E96046C" w14:textId="77777777" w:rsidR="00D24E2F" w:rsidRPr="0018760A" w:rsidRDefault="00D24E2F" w:rsidP="00D24E2F">
      <w:pPr>
        <w:rPr>
          <w:rFonts w:ascii="Arial" w:eastAsia="Calibri" w:hAnsi="Arial" w:cs="Arial"/>
          <w:u w:val="single"/>
        </w:rPr>
      </w:pPr>
    </w:p>
    <w:p w14:paraId="0C34938E" w14:textId="77777777" w:rsidR="00D24E2F" w:rsidRPr="0018760A" w:rsidRDefault="00D24E2F" w:rsidP="00D24E2F">
      <w:pPr>
        <w:shd w:val="clear" w:color="auto" w:fill="FFFFFF"/>
        <w:rPr>
          <w:rFonts w:ascii="Arial" w:hAnsi="Arial" w:cs="Arial"/>
          <w:u w:val="single"/>
        </w:rPr>
      </w:pPr>
      <w:r w:rsidRPr="0018760A">
        <w:rPr>
          <w:rFonts w:ascii="Arial" w:hAnsi="Arial" w:cs="Arial"/>
          <w:u w:val="single"/>
        </w:rPr>
        <w:t>1. Anbindung des UDS über den CAN-Bus des Fahrzeuges:</w:t>
      </w:r>
    </w:p>
    <w:p w14:paraId="580D6CDA" w14:textId="77777777" w:rsidR="00D24E2F" w:rsidRPr="0018760A" w:rsidRDefault="00D24E2F" w:rsidP="00D24E2F">
      <w:pPr>
        <w:numPr>
          <w:ilvl w:val="0"/>
          <w:numId w:val="18"/>
        </w:numPr>
        <w:shd w:val="clear" w:color="auto" w:fill="FFFFFF"/>
        <w:spacing w:line="240" w:lineRule="auto"/>
        <w:rPr>
          <w:rFonts w:ascii="Arial" w:hAnsi="Arial" w:cs="Arial"/>
        </w:rPr>
      </w:pPr>
      <w:r w:rsidRPr="0018760A">
        <w:rPr>
          <w:rFonts w:ascii="Arial" w:hAnsi="Arial" w:cs="Arial"/>
        </w:rPr>
        <w:t xml:space="preserve">Anbindung des UDS über den CAN-Bus des Fahrzeuges, wobei die speziellen CAN-Setup Dateien fahrzeugspezifisch zu verwenden sind. </w:t>
      </w:r>
    </w:p>
    <w:p w14:paraId="1615BEDD" w14:textId="77777777" w:rsidR="00D24E2F" w:rsidRPr="0018760A" w:rsidRDefault="00D24E2F" w:rsidP="00D24E2F">
      <w:pPr>
        <w:shd w:val="clear" w:color="auto" w:fill="FFFFFF"/>
        <w:rPr>
          <w:rFonts w:ascii="Arial" w:hAnsi="Arial" w:cs="Arial"/>
        </w:rPr>
      </w:pPr>
    </w:p>
    <w:p w14:paraId="5B47EBB1" w14:textId="77777777" w:rsidR="00D24E2F" w:rsidRPr="0018760A" w:rsidRDefault="00D24E2F" w:rsidP="00D24E2F">
      <w:pPr>
        <w:numPr>
          <w:ilvl w:val="0"/>
          <w:numId w:val="18"/>
        </w:numPr>
        <w:shd w:val="clear" w:color="auto" w:fill="FFFFFF"/>
        <w:spacing w:line="240" w:lineRule="auto"/>
        <w:rPr>
          <w:rFonts w:ascii="Arial" w:hAnsi="Arial" w:cs="Arial"/>
        </w:rPr>
      </w:pPr>
      <w:r w:rsidRPr="0018760A">
        <w:rPr>
          <w:rFonts w:ascii="Arial" w:hAnsi="Arial" w:cs="Arial"/>
        </w:rPr>
        <w:t>Welche Signale abgegriffen und aufgezeichnet werden, ist mit dem Auftraggeber abzustimmen.</w:t>
      </w:r>
    </w:p>
    <w:p w14:paraId="7129C31C" w14:textId="77777777" w:rsidR="00D24E2F" w:rsidRPr="0018760A" w:rsidRDefault="00D24E2F" w:rsidP="00D24E2F">
      <w:pPr>
        <w:shd w:val="clear" w:color="auto" w:fill="FFFFFF"/>
        <w:rPr>
          <w:rFonts w:ascii="Arial" w:hAnsi="Arial" w:cs="Arial"/>
        </w:rPr>
      </w:pPr>
    </w:p>
    <w:p w14:paraId="6A2EF2E5" w14:textId="77777777" w:rsidR="00D24E2F" w:rsidRPr="0018760A" w:rsidRDefault="00D24E2F" w:rsidP="00D24E2F">
      <w:pPr>
        <w:numPr>
          <w:ilvl w:val="0"/>
          <w:numId w:val="18"/>
        </w:numPr>
        <w:shd w:val="clear" w:color="auto" w:fill="FFFFFF"/>
        <w:spacing w:line="240" w:lineRule="auto"/>
        <w:rPr>
          <w:rFonts w:ascii="Arial" w:hAnsi="Arial" w:cs="Arial"/>
        </w:rPr>
      </w:pPr>
      <w:r w:rsidRPr="0018760A">
        <w:rPr>
          <w:rFonts w:ascii="Arial" w:hAnsi="Arial" w:cs="Arial"/>
        </w:rPr>
        <w:t>Die zusätzlichen diskreten Eingänge sind analog zu CiA447 zu belegen. Doppelbelegungen sind zu vermeiden.</w:t>
      </w:r>
    </w:p>
    <w:p w14:paraId="2629206C" w14:textId="7AEDCBB4" w:rsidR="00D24E2F" w:rsidRPr="0018760A" w:rsidRDefault="00D24E2F" w:rsidP="00D24E2F">
      <w:pPr>
        <w:pStyle w:val="Listenabsatz"/>
        <w:rPr>
          <w:rFonts w:ascii="Arial" w:hAnsi="Arial" w:cs="Arial"/>
        </w:rPr>
      </w:pPr>
    </w:p>
    <w:p w14:paraId="0FACB41A" w14:textId="77777777" w:rsidR="00A775E4" w:rsidRPr="0018760A" w:rsidRDefault="00A775E4" w:rsidP="00D24E2F">
      <w:pPr>
        <w:pStyle w:val="Listenabsatz"/>
        <w:rPr>
          <w:rFonts w:ascii="Arial" w:hAnsi="Arial" w:cs="Arial"/>
        </w:rPr>
      </w:pPr>
    </w:p>
    <w:p w14:paraId="12CD91EC"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2. Ausschließlich diskreter Anschluss (sofern kein CAN möglich):</w:t>
      </w:r>
    </w:p>
    <w:p w14:paraId="7363D788"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Zündung (Input 0)</w:t>
      </w:r>
    </w:p>
    <w:p w14:paraId="58508393"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Bremse (Input 2)</w:t>
      </w:r>
    </w:p>
    <w:p w14:paraId="23D49252"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Blinker links (Input 3)</w:t>
      </w:r>
    </w:p>
    <w:p w14:paraId="2CFE0731"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Blinker rechts (Input 4)</w:t>
      </w:r>
    </w:p>
    <w:p w14:paraId="2866AD82"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Standlicht (Input 5)</w:t>
      </w:r>
    </w:p>
    <w:p w14:paraId="061B0B61"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Abblendlicht (Input 6)</w:t>
      </w:r>
    </w:p>
    <w:p w14:paraId="56902FB9"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Rückwärtsgang (Input 7)</w:t>
      </w:r>
    </w:p>
    <w:p w14:paraId="7483C1D7"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Blaulicht (Input 8)</w:t>
      </w:r>
    </w:p>
    <w:p w14:paraId="7DB05C0C" w14:textId="77777777" w:rsidR="00D24E2F" w:rsidRPr="0018760A" w:rsidRDefault="00D24E2F" w:rsidP="00D24E2F">
      <w:pPr>
        <w:numPr>
          <w:ilvl w:val="0"/>
          <w:numId w:val="14"/>
        </w:numPr>
        <w:spacing w:line="240" w:lineRule="auto"/>
        <w:rPr>
          <w:rFonts w:ascii="Arial" w:hAnsi="Arial" w:cs="Arial"/>
        </w:rPr>
      </w:pPr>
      <w:r w:rsidRPr="0018760A">
        <w:rPr>
          <w:rFonts w:ascii="Arial" w:hAnsi="Arial" w:cs="Arial"/>
        </w:rPr>
        <w:t>Einsatzhorn (Input 9) [Elektro- und Martinhorn–Bedienung durch Fuß-, Hand- und Hupenschalter]</w:t>
      </w:r>
    </w:p>
    <w:p w14:paraId="71C83DCE" w14:textId="77777777" w:rsidR="00D24E2F" w:rsidRPr="0018760A" w:rsidRDefault="00D24E2F" w:rsidP="00D24E2F">
      <w:pPr>
        <w:shd w:val="clear" w:color="auto" w:fill="FFFFFF"/>
        <w:spacing w:line="240" w:lineRule="auto"/>
        <w:rPr>
          <w:rFonts w:ascii="Arial" w:hAnsi="Arial" w:cs="Arial"/>
        </w:rPr>
      </w:pPr>
    </w:p>
    <w:p w14:paraId="29F7F502"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Signale:</w:t>
      </w:r>
    </w:p>
    <w:p w14:paraId="287F1A3B" w14:textId="77777777" w:rsidR="00D24E2F" w:rsidRPr="0018760A" w:rsidRDefault="00D24E2F" w:rsidP="00D24E2F">
      <w:pPr>
        <w:numPr>
          <w:ilvl w:val="0"/>
          <w:numId w:val="15"/>
        </w:numPr>
        <w:spacing w:line="240" w:lineRule="auto"/>
        <w:rPr>
          <w:rFonts w:ascii="Arial" w:hAnsi="Arial" w:cs="Arial"/>
        </w:rPr>
      </w:pPr>
      <w:r w:rsidRPr="0018760A">
        <w:rPr>
          <w:rFonts w:ascii="Arial" w:hAnsi="Arial" w:cs="Arial"/>
        </w:rPr>
        <w:t xml:space="preserve">Verwendung v-Impuls (diskret: Input 1 oder CAN) für Anschluss beispielsweise von dem Radimpuls (ca. 22.500 </w:t>
      </w:r>
      <w:proofErr w:type="spellStart"/>
      <w:r w:rsidRPr="0018760A">
        <w:rPr>
          <w:rFonts w:ascii="Arial" w:hAnsi="Arial" w:cs="Arial"/>
        </w:rPr>
        <w:t>Imp</w:t>
      </w:r>
      <w:proofErr w:type="spellEnd"/>
      <w:r w:rsidRPr="0018760A">
        <w:rPr>
          <w:rFonts w:ascii="Arial" w:hAnsi="Arial" w:cs="Arial"/>
        </w:rPr>
        <w:t>./km oder mehr)</w:t>
      </w:r>
    </w:p>
    <w:p w14:paraId="2F1E0E5E" w14:textId="77777777" w:rsidR="00D24E2F" w:rsidRPr="0018760A" w:rsidRDefault="00D24E2F" w:rsidP="00D24E2F">
      <w:pPr>
        <w:numPr>
          <w:ilvl w:val="0"/>
          <w:numId w:val="15"/>
        </w:numPr>
        <w:spacing w:line="240" w:lineRule="auto"/>
        <w:rPr>
          <w:rFonts w:ascii="Arial" w:hAnsi="Arial" w:cs="Arial"/>
        </w:rPr>
      </w:pPr>
      <w:r w:rsidRPr="0018760A">
        <w:rPr>
          <w:rFonts w:ascii="Arial" w:hAnsi="Arial" w:cs="Arial"/>
        </w:rPr>
        <w:t>Motordrehzahl über CAN</w:t>
      </w:r>
    </w:p>
    <w:p w14:paraId="2F1A0A2F" w14:textId="77777777" w:rsidR="00D24E2F" w:rsidRPr="0018760A" w:rsidRDefault="00D24E2F" w:rsidP="00D24E2F">
      <w:pPr>
        <w:shd w:val="clear" w:color="auto" w:fill="FFFFFF"/>
        <w:spacing w:line="240" w:lineRule="auto"/>
        <w:rPr>
          <w:rFonts w:ascii="Arial" w:hAnsi="Arial" w:cs="Arial"/>
        </w:rPr>
      </w:pPr>
    </w:p>
    <w:p w14:paraId="15058558" w14:textId="77777777" w:rsidR="00D24E2F" w:rsidRPr="0018760A" w:rsidRDefault="00D24E2F" w:rsidP="00D24E2F">
      <w:pPr>
        <w:shd w:val="clear" w:color="auto" w:fill="FFFFFF"/>
        <w:rPr>
          <w:rFonts w:ascii="Arial" w:hAnsi="Arial" w:cs="Arial"/>
          <w:u w:val="single"/>
        </w:rPr>
      </w:pPr>
      <w:r w:rsidRPr="0018760A">
        <w:rPr>
          <w:rFonts w:ascii="Arial" w:hAnsi="Arial" w:cs="Arial"/>
          <w:u w:val="single"/>
        </w:rPr>
        <w:t>Firmware:</w:t>
      </w:r>
    </w:p>
    <w:p w14:paraId="0FD93366" w14:textId="77777777" w:rsidR="00D24E2F" w:rsidRPr="0018760A" w:rsidRDefault="00D24E2F" w:rsidP="00D24E2F">
      <w:pPr>
        <w:shd w:val="clear" w:color="auto" w:fill="FFFFFF"/>
        <w:rPr>
          <w:rFonts w:ascii="Arial" w:hAnsi="Arial" w:cs="Arial"/>
        </w:rPr>
      </w:pPr>
      <w:r w:rsidRPr="0018760A">
        <w:rPr>
          <w:rFonts w:ascii="Arial" w:hAnsi="Arial" w:cs="Arial"/>
        </w:rPr>
        <w:t xml:space="preserve">Zum Zeitpunkt der Auslieferung muss die </w:t>
      </w:r>
      <w:r w:rsidRPr="0018760A">
        <w:rPr>
          <w:rFonts w:ascii="Arial" w:hAnsi="Arial" w:cs="Arial"/>
          <w:b/>
          <w:u w:val="single"/>
        </w:rPr>
        <w:t>aktuellste</w:t>
      </w:r>
      <w:r w:rsidRPr="0018760A">
        <w:rPr>
          <w:rFonts w:ascii="Arial" w:hAnsi="Arial" w:cs="Arial"/>
        </w:rPr>
        <w:t xml:space="preserve"> Firmware installiert sein, ggf. muss ein Update durchgeführt werden.</w:t>
      </w:r>
    </w:p>
    <w:p w14:paraId="1A958CE6" w14:textId="77777777" w:rsidR="00D24E2F" w:rsidRPr="0018760A" w:rsidRDefault="00D24E2F" w:rsidP="00D24E2F">
      <w:pPr>
        <w:shd w:val="clear" w:color="auto" w:fill="FFFFFF"/>
        <w:spacing w:line="240" w:lineRule="auto"/>
        <w:rPr>
          <w:rFonts w:ascii="Arial" w:hAnsi="Arial" w:cs="Arial"/>
        </w:rPr>
      </w:pPr>
    </w:p>
    <w:p w14:paraId="764B19E9" w14:textId="77777777" w:rsidR="00D24E2F" w:rsidRPr="0018760A" w:rsidRDefault="00D24E2F" w:rsidP="00D24E2F">
      <w:pPr>
        <w:shd w:val="clear" w:color="auto" w:fill="FFFFFF"/>
        <w:rPr>
          <w:rFonts w:ascii="Arial" w:hAnsi="Arial" w:cs="Arial"/>
        </w:rPr>
      </w:pPr>
      <w:r w:rsidRPr="0018760A">
        <w:rPr>
          <w:rFonts w:ascii="Arial" w:hAnsi="Arial" w:cs="Arial"/>
          <w:u w:val="single"/>
        </w:rPr>
        <w:t>GPS-Antenne:</w:t>
      </w:r>
      <w:r w:rsidRPr="0018760A">
        <w:rPr>
          <w:rFonts w:ascii="Arial" w:hAnsi="Arial" w:cs="Arial"/>
          <w:u w:val="single"/>
        </w:rPr>
        <w:br/>
      </w:r>
      <w:r w:rsidRPr="0018760A">
        <w:rPr>
          <w:rFonts w:ascii="Arial" w:hAnsi="Arial" w:cs="Arial"/>
        </w:rPr>
        <w:t>Lieferung und Montage einer aktiven GPS-Antenne zum ausschließlichen Anschluss an den UDS-AT PRO.</w:t>
      </w:r>
    </w:p>
    <w:p w14:paraId="3A2DEEFD" w14:textId="77777777" w:rsidR="00D24E2F" w:rsidRPr="0018760A" w:rsidRDefault="00D24E2F" w:rsidP="00D24E2F">
      <w:pPr>
        <w:shd w:val="clear" w:color="auto" w:fill="FFFFFF"/>
        <w:spacing w:line="240" w:lineRule="auto"/>
        <w:rPr>
          <w:rFonts w:ascii="Arial" w:hAnsi="Arial" w:cs="Arial"/>
        </w:rPr>
      </w:pPr>
    </w:p>
    <w:p w14:paraId="0F3636C1" w14:textId="77777777" w:rsidR="00D24E2F" w:rsidRPr="0018760A" w:rsidRDefault="00D24E2F" w:rsidP="00D24E2F">
      <w:pPr>
        <w:shd w:val="clear" w:color="auto" w:fill="FFFFFF"/>
        <w:rPr>
          <w:rFonts w:ascii="Arial" w:hAnsi="Arial" w:cs="Arial"/>
        </w:rPr>
      </w:pPr>
      <w:r w:rsidRPr="0018760A">
        <w:rPr>
          <w:rFonts w:ascii="Arial" w:hAnsi="Arial" w:cs="Arial"/>
          <w:b/>
          <w:u w:val="single"/>
        </w:rPr>
        <w:t>Hinweis:</w:t>
      </w:r>
      <w:r w:rsidRPr="0018760A">
        <w:rPr>
          <w:rFonts w:ascii="Arial" w:hAnsi="Arial" w:cs="Arial"/>
        </w:rPr>
        <w:t xml:space="preserve"> </w:t>
      </w:r>
    </w:p>
    <w:p w14:paraId="2DDF5199" w14:textId="77777777" w:rsidR="00D24E2F" w:rsidRPr="0018760A" w:rsidRDefault="00D24E2F" w:rsidP="00D24E2F">
      <w:pPr>
        <w:shd w:val="clear" w:color="auto" w:fill="FFFFFF"/>
        <w:rPr>
          <w:rFonts w:ascii="Arial" w:hAnsi="Arial" w:cs="Arial"/>
          <w:b/>
          <w:color w:val="FF0000"/>
        </w:rPr>
      </w:pPr>
      <w:r w:rsidRPr="0018760A">
        <w:rPr>
          <w:rFonts w:ascii="Arial" w:hAnsi="Arial" w:cs="Arial"/>
          <w:b/>
        </w:rPr>
        <w:t>Ein Anschluss des UDS-AT PRO an das GPS-Signal der Funkanlage oder des Fahrzeuges ist nicht zulässig.</w:t>
      </w:r>
    </w:p>
    <w:p w14:paraId="6B4A18FF" w14:textId="77777777" w:rsidR="00D24E2F" w:rsidRPr="0018760A" w:rsidRDefault="00D24E2F" w:rsidP="00D24E2F">
      <w:pPr>
        <w:shd w:val="clear" w:color="auto" w:fill="FFFFFF"/>
        <w:spacing w:line="240" w:lineRule="auto"/>
        <w:rPr>
          <w:rFonts w:ascii="Arial" w:hAnsi="Arial" w:cs="Arial"/>
        </w:rPr>
      </w:pPr>
    </w:p>
    <w:p w14:paraId="14ADD43E"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Löschfunktion:</w:t>
      </w:r>
    </w:p>
    <w:p w14:paraId="6BB40DB0" w14:textId="77777777" w:rsidR="00D24E2F" w:rsidRPr="0018760A" w:rsidRDefault="00D24E2F" w:rsidP="00D24E2F">
      <w:pPr>
        <w:rPr>
          <w:rFonts w:ascii="Arial" w:hAnsi="Arial" w:cs="Arial"/>
        </w:rPr>
      </w:pPr>
      <w:r w:rsidRPr="0018760A">
        <w:rPr>
          <w:rFonts w:ascii="Arial" w:hAnsi="Arial" w:cs="Arial"/>
        </w:rPr>
        <w:t>Die Löschfunktion muss deaktiviert sein.</w:t>
      </w:r>
    </w:p>
    <w:p w14:paraId="757DF77E" w14:textId="77777777" w:rsidR="00D24E2F" w:rsidRPr="0018760A" w:rsidRDefault="00D24E2F" w:rsidP="00D24E2F">
      <w:pPr>
        <w:rPr>
          <w:rFonts w:ascii="Arial" w:eastAsia="Calibri" w:hAnsi="Arial" w:cs="Arial"/>
          <w:u w:val="single"/>
        </w:rPr>
      </w:pPr>
    </w:p>
    <w:p w14:paraId="7C8CA5F7"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Auslesekabel:</w:t>
      </w:r>
    </w:p>
    <w:p w14:paraId="3AC7E50C" w14:textId="77777777" w:rsidR="00D24E2F" w:rsidRPr="0018760A" w:rsidRDefault="00D24E2F" w:rsidP="00D24E2F">
      <w:pPr>
        <w:rPr>
          <w:rFonts w:ascii="Arial" w:hAnsi="Arial" w:cs="Arial"/>
        </w:rPr>
      </w:pPr>
      <w:r w:rsidRPr="0018760A">
        <w:rPr>
          <w:rFonts w:ascii="Arial" w:hAnsi="Arial" w:cs="Arial"/>
        </w:rPr>
        <w:t>An die Auslesebuchse muss bereits ein Auslesekabel angeschlossen und leicht zugänglich sein.</w:t>
      </w:r>
    </w:p>
    <w:p w14:paraId="21AAE1FE" w14:textId="77777777" w:rsidR="00D24E2F" w:rsidRPr="0018760A" w:rsidRDefault="00D24E2F" w:rsidP="00D24E2F">
      <w:pPr>
        <w:rPr>
          <w:rFonts w:ascii="Arial" w:eastAsia="Calibri" w:hAnsi="Arial" w:cs="Arial"/>
          <w:u w:val="single"/>
        </w:rPr>
      </w:pPr>
    </w:p>
    <w:p w14:paraId="33AC7E94" w14:textId="77777777" w:rsidR="00D24E2F" w:rsidRPr="0018760A" w:rsidRDefault="00D24E2F" w:rsidP="00D24E2F">
      <w:pPr>
        <w:rPr>
          <w:rFonts w:ascii="Arial" w:eastAsia="Calibri" w:hAnsi="Arial" w:cs="Arial"/>
          <w:u w:val="single"/>
        </w:rPr>
      </w:pPr>
    </w:p>
    <w:p w14:paraId="396BCBC0" w14:textId="067E316D" w:rsidR="008520E8" w:rsidRPr="0018760A" w:rsidRDefault="008520E8" w:rsidP="00D24E2F">
      <w:pPr>
        <w:rPr>
          <w:rFonts w:ascii="Arial" w:eastAsia="Calibri" w:hAnsi="Arial" w:cs="Arial"/>
          <w:u w:val="single"/>
        </w:rPr>
      </w:pPr>
    </w:p>
    <w:p w14:paraId="71869277"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lastRenderedPageBreak/>
        <w:t>Plombierung des Gerätes:</w:t>
      </w:r>
    </w:p>
    <w:p w14:paraId="52ADD697" w14:textId="77777777" w:rsidR="00D24E2F" w:rsidRPr="0018760A" w:rsidRDefault="00D24E2F" w:rsidP="00D24E2F">
      <w:pPr>
        <w:rPr>
          <w:rFonts w:ascii="Arial" w:hAnsi="Arial" w:cs="Arial"/>
        </w:rPr>
      </w:pPr>
      <w:r w:rsidRPr="0018760A">
        <w:rPr>
          <w:rFonts w:ascii="Arial" w:hAnsi="Arial" w:cs="Arial"/>
        </w:rPr>
        <w:t>Zur Absicherung des UDS-AT Einbaus und als Schutz vor Manipulationen ist es zwingend erforderlich, sowohl das Gerät selbst, als auch die angeschlossenen Leitungssätze, zu plombieren.</w:t>
      </w:r>
    </w:p>
    <w:p w14:paraId="720E4654" w14:textId="77777777" w:rsidR="00D24E2F" w:rsidRPr="0018760A" w:rsidRDefault="00D24E2F" w:rsidP="00D24E2F">
      <w:pPr>
        <w:rPr>
          <w:rFonts w:ascii="Arial" w:eastAsia="Calibri" w:hAnsi="Arial" w:cs="Arial"/>
          <w:u w:val="single"/>
        </w:rPr>
      </w:pPr>
    </w:p>
    <w:p w14:paraId="28ACFECD" w14:textId="77777777" w:rsidR="00D24E2F" w:rsidRPr="0018760A" w:rsidRDefault="00D24E2F" w:rsidP="00D24E2F">
      <w:pPr>
        <w:rPr>
          <w:rFonts w:ascii="Arial" w:hAnsi="Arial" w:cs="Arial"/>
          <w:u w:val="single"/>
        </w:rPr>
      </w:pPr>
      <w:r w:rsidRPr="0018760A">
        <w:rPr>
          <w:rFonts w:ascii="Arial" w:hAnsi="Arial" w:cs="Arial"/>
        </w:rPr>
        <w:t xml:space="preserve">Da das </w:t>
      </w:r>
      <w:proofErr w:type="spellStart"/>
      <w:r w:rsidRPr="0018760A">
        <w:rPr>
          <w:rFonts w:ascii="Arial" w:hAnsi="Arial" w:cs="Arial"/>
        </w:rPr>
        <w:t>Plombiermaterial</w:t>
      </w:r>
      <w:proofErr w:type="spellEnd"/>
      <w:r w:rsidRPr="0018760A">
        <w:rPr>
          <w:rFonts w:ascii="Arial" w:hAnsi="Arial" w:cs="Arial"/>
        </w:rPr>
        <w:t xml:space="preserve"> dem Lieferumfang des Gerätes beiliegt und außerdem eine nachfolgende Programmierung des Gerätes nicht zwangsläufig das Freilegen der Montageposition beinhaltet, </w:t>
      </w:r>
      <w:r w:rsidRPr="0018760A">
        <w:rPr>
          <w:rFonts w:ascii="Arial" w:hAnsi="Arial" w:cs="Arial"/>
          <w:u w:val="single"/>
        </w:rPr>
        <w:t>ist die komplette Plombierung von dem Montagebetrieb vorzunehmen!</w:t>
      </w:r>
    </w:p>
    <w:p w14:paraId="0FB7C2BC" w14:textId="77777777" w:rsidR="00D24E2F" w:rsidRPr="0018760A" w:rsidRDefault="00D24E2F" w:rsidP="00D24E2F">
      <w:pPr>
        <w:rPr>
          <w:rFonts w:ascii="Arial" w:hAnsi="Arial" w:cs="Arial"/>
          <w:u w:val="single"/>
        </w:rPr>
      </w:pPr>
    </w:p>
    <w:p w14:paraId="17B66BFC" w14:textId="77777777" w:rsidR="00D24E2F" w:rsidRPr="0018760A" w:rsidRDefault="00D24E2F" w:rsidP="00D24E2F">
      <w:pPr>
        <w:rPr>
          <w:rFonts w:ascii="Arial" w:eastAsia="Calibri" w:hAnsi="Arial" w:cs="Arial"/>
          <w:b/>
          <w:u w:val="single"/>
        </w:rPr>
      </w:pPr>
      <w:r w:rsidRPr="0018760A">
        <w:rPr>
          <w:rFonts w:ascii="Arial" w:eastAsia="Calibri" w:hAnsi="Arial" w:cs="Arial"/>
          <w:b/>
          <w:u w:val="single"/>
        </w:rPr>
        <w:t>Anleitung:</w:t>
      </w:r>
    </w:p>
    <w:p w14:paraId="4C59532D" w14:textId="77777777" w:rsidR="00D24E2F" w:rsidRPr="0018760A" w:rsidRDefault="00D24E2F" w:rsidP="00D24E2F">
      <w:pPr>
        <w:rPr>
          <w:rFonts w:ascii="Arial" w:eastAsia="Calibri" w:hAnsi="Arial" w:cs="Arial"/>
          <w:u w:val="single"/>
        </w:rPr>
      </w:pPr>
    </w:p>
    <w:p w14:paraId="19D8BAC5"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Siegelaufkleber rund:</w:t>
      </w:r>
    </w:p>
    <w:p w14:paraId="2A81CDBE" w14:textId="77777777" w:rsidR="00D24E2F" w:rsidRPr="0018760A" w:rsidRDefault="00D24E2F" w:rsidP="00D24E2F">
      <w:pPr>
        <w:rPr>
          <w:rFonts w:ascii="Arial" w:hAnsi="Arial" w:cs="Arial"/>
        </w:rPr>
      </w:pPr>
      <w:r w:rsidRPr="0018760A">
        <w:rPr>
          <w:rFonts w:ascii="Arial" w:hAnsi="Arial" w:cs="Arial"/>
        </w:rPr>
        <w:t>Bringen Sie die Siegelaufkleber jeweils so an, dass diese beim Öffnen der Sicherungsbügel zerstört werden.</w:t>
      </w:r>
    </w:p>
    <w:p w14:paraId="50BEB203" w14:textId="77777777" w:rsidR="00D24E2F" w:rsidRPr="0018760A" w:rsidRDefault="00D24E2F" w:rsidP="00D24E2F">
      <w:pPr>
        <w:rPr>
          <w:rFonts w:ascii="Arial" w:eastAsia="Calibri" w:hAnsi="Arial" w:cs="Arial"/>
          <w:u w:val="single"/>
        </w:rPr>
      </w:pPr>
    </w:p>
    <w:p w14:paraId="3EBFFB93"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Gehäuseplombierung des Einbaubetriebs:</w:t>
      </w:r>
    </w:p>
    <w:p w14:paraId="6623121D" w14:textId="77777777" w:rsidR="00D24E2F" w:rsidRPr="0018760A" w:rsidRDefault="00D24E2F" w:rsidP="00D24E2F">
      <w:pPr>
        <w:rPr>
          <w:rFonts w:ascii="Arial" w:hAnsi="Arial" w:cs="Arial"/>
        </w:rPr>
      </w:pPr>
      <w:r w:rsidRPr="0018760A">
        <w:rPr>
          <w:rFonts w:ascii="Arial" w:hAnsi="Arial" w:cs="Arial"/>
        </w:rPr>
        <w:t xml:space="preserve">Versehen Sie die dem Lieferumfang beiliegenden Kunststoffplombe mit Hilfe ihrer Prägezange mit ihrer UDS- bzw. §57b-Plombennummer und drücken Sie diese in das vormontierte </w:t>
      </w:r>
      <w:proofErr w:type="spellStart"/>
      <w:r w:rsidRPr="0018760A">
        <w:rPr>
          <w:rFonts w:ascii="Arial" w:hAnsi="Arial" w:cs="Arial"/>
        </w:rPr>
        <w:t>Plombennäpfchen</w:t>
      </w:r>
      <w:proofErr w:type="spellEnd"/>
      <w:r w:rsidRPr="0018760A">
        <w:rPr>
          <w:rFonts w:ascii="Arial" w:hAnsi="Arial" w:cs="Arial"/>
        </w:rPr>
        <w:t>.</w:t>
      </w:r>
    </w:p>
    <w:p w14:paraId="6A7AC8F6" w14:textId="77777777" w:rsidR="00D24E2F" w:rsidRPr="0018760A" w:rsidRDefault="00D24E2F" w:rsidP="00D24E2F">
      <w:pPr>
        <w:rPr>
          <w:rFonts w:ascii="Arial" w:eastAsia="Calibri" w:hAnsi="Arial" w:cs="Arial"/>
          <w:u w:val="single"/>
        </w:rPr>
      </w:pPr>
    </w:p>
    <w:p w14:paraId="037C6AD3"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 xml:space="preserve">Siegelaufkleber </w:t>
      </w:r>
      <w:proofErr w:type="spellStart"/>
      <w:r w:rsidRPr="0018760A">
        <w:rPr>
          <w:rFonts w:ascii="Arial" w:eastAsia="Calibri" w:hAnsi="Arial" w:cs="Arial"/>
          <w:u w:val="single"/>
        </w:rPr>
        <w:t>Steckersicherungsblech</w:t>
      </w:r>
      <w:proofErr w:type="spellEnd"/>
      <w:r w:rsidRPr="0018760A">
        <w:rPr>
          <w:rFonts w:ascii="Arial" w:eastAsia="Calibri" w:hAnsi="Arial" w:cs="Arial"/>
          <w:u w:val="single"/>
        </w:rPr>
        <w:t>:</w:t>
      </w:r>
    </w:p>
    <w:p w14:paraId="571AD1E1" w14:textId="77777777" w:rsidR="00D24E2F" w:rsidRPr="0018760A" w:rsidRDefault="00D24E2F" w:rsidP="00D24E2F">
      <w:pPr>
        <w:rPr>
          <w:rFonts w:ascii="Arial" w:eastAsia="Calibri" w:hAnsi="Arial" w:cs="Arial"/>
          <w:u w:val="single"/>
        </w:rPr>
      </w:pPr>
      <w:r w:rsidRPr="0018760A">
        <w:rPr>
          <w:rFonts w:ascii="Arial" w:hAnsi="Arial" w:cs="Arial"/>
        </w:rPr>
        <w:t xml:space="preserve">Kleben Sie diesen Sicherungsaufkleber nach der Montage aller Leitungssätze und des </w:t>
      </w:r>
      <w:proofErr w:type="spellStart"/>
      <w:r w:rsidRPr="0018760A">
        <w:rPr>
          <w:rFonts w:ascii="Arial" w:hAnsi="Arial" w:cs="Arial"/>
        </w:rPr>
        <w:t>Steckersicherungsbleches</w:t>
      </w:r>
      <w:proofErr w:type="spellEnd"/>
      <w:r w:rsidRPr="0018760A">
        <w:rPr>
          <w:rFonts w:ascii="Arial" w:hAnsi="Arial" w:cs="Arial"/>
        </w:rPr>
        <w:t xml:space="preserve"> gegen unbefugtes Entfernen so über das </w:t>
      </w:r>
      <w:proofErr w:type="spellStart"/>
      <w:r w:rsidRPr="0018760A">
        <w:rPr>
          <w:rFonts w:ascii="Arial" w:hAnsi="Arial" w:cs="Arial"/>
        </w:rPr>
        <w:t>Steckersicherungsblech</w:t>
      </w:r>
      <w:proofErr w:type="spellEnd"/>
      <w:r w:rsidRPr="0018760A">
        <w:rPr>
          <w:rFonts w:ascii="Arial" w:hAnsi="Arial" w:cs="Arial"/>
        </w:rPr>
        <w:t xml:space="preserve"> und den Gerätedeckel, dass das </w:t>
      </w:r>
      <w:proofErr w:type="spellStart"/>
      <w:r w:rsidRPr="0018760A">
        <w:rPr>
          <w:rFonts w:ascii="Arial" w:hAnsi="Arial" w:cs="Arial"/>
        </w:rPr>
        <w:t>Steckersicherungsblech</w:t>
      </w:r>
      <w:proofErr w:type="spellEnd"/>
      <w:r w:rsidRPr="0018760A">
        <w:rPr>
          <w:rFonts w:ascii="Arial" w:hAnsi="Arial" w:cs="Arial"/>
        </w:rPr>
        <w:t xml:space="preserve"> sich nicht ohne Entfernen des Aufklebers demontieren lässt.</w:t>
      </w:r>
    </w:p>
    <w:p w14:paraId="3AF28B8A" w14:textId="77777777" w:rsidR="00D24E2F" w:rsidRPr="0018760A" w:rsidRDefault="00D24E2F" w:rsidP="00D24E2F">
      <w:pPr>
        <w:rPr>
          <w:rFonts w:ascii="Arial" w:eastAsia="Calibri" w:hAnsi="Arial" w:cs="Arial"/>
          <w:u w:val="single"/>
        </w:rPr>
      </w:pPr>
    </w:p>
    <w:p w14:paraId="05E00F11"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Einbauprotokoll/Gerätepass</w:t>
      </w:r>
    </w:p>
    <w:p w14:paraId="7FAEC228" w14:textId="77777777" w:rsidR="00D24E2F" w:rsidRPr="0018760A" w:rsidRDefault="00D24E2F" w:rsidP="00D24E2F">
      <w:pPr>
        <w:rPr>
          <w:rFonts w:ascii="Arial" w:hAnsi="Arial" w:cs="Arial"/>
        </w:rPr>
      </w:pPr>
      <w:r w:rsidRPr="0018760A">
        <w:rPr>
          <w:rFonts w:ascii="Arial" w:hAnsi="Arial" w:cs="Arial"/>
        </w:rPr>
        <w:t>Im Einbauprotokoll/Gerätepass müssen der Einbauort von dem UDS, das Fahrzeugkennzeichen, die Fahrgestellnummer, der Kilometerstand bei Einbau und die Deaktivierung der Löscheinrichtung vermerkt sein.</w:t>
      </w:r>
    </w:p>
    <w:p w14:paraId="6E5B8791" w14:textId="77777777" w:rsidR="00D24E2F" w:rsidRPr="0018760A" w:rsidRDefault="00D24E2F" w:rsidP="00D24E2F">
      <w:pPr>
        <w:rPr>
          <w:rFonts w:ascii="Arial" w:eastAsia="Calibri" w:hAnsi="Arial" w:cs="Arial"/>
          <w:u w:val="single"/>
        </w:rPr>
      </w:pPr>
    </w:p>
    <w:p w14:paraId="486CBC70"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Kanalbezeichnung:</w:t>
      </w:r>
    </w:p>
    <w:p w14:paraId="0981B21A" w14:textId="182802CA" w:rsidR="00D24E2F" w:rsidRDefault="00D24E2F" w:rsidP="00D24E2F">
      <w:pPr>
        <w:rPr>
          <w:rFonts w:ascii="Arial" w:hAnsi="Arial" w:cs="Arial"/>
        </w:rPr>
      </w:pPr>
      <w:r w:rsidRPr="0018760A">
        <w:rPr>
          <w:rFonts w:ascii="Arial" w:hAnsi="Arial" w:cs="Arial"/>
        </w:rPr>
        <w:t>Die Bezeichnung der einzelnen Kanäle ist der Belegungsliste zu entnehmen. Andere Bezeichnungen werden nicht akzeptiert!</w:t>
      </w:r>
    </w:p>
    <w:p w14:paraId="51FFC9A3" w14:textId="77777777" w:rsidR="008520E8" w:rsidRPr="0018760A" w:rsidRDefault="008520E8" w:rsidP="00D24E2F">
      <w:pPr>
        <w:rPr>
          <w:rFonts w:ascii="Arial" w:hAnsi="Arial" w:cs="Arial"/>
        </w:rPr>
      </w:pPr>
    </w:p>
    <w:p w14:paraId="4F9A4B76" w14:textId="77777777" w:rsidR="00D24E2F" w:rsidRPr="0018760A" w:rsidRDefault="00D24E2F" w:rsidP="00D24E2F">
      <w:pPr>
        <w:rPr>
          <w:rFonts w:ascii="Arial" w:eastAsia="Calibri" w:hAnsi="Arial" w:cs="Arial"/>
          <w:u w:val="single"/>
        </w:rPr>
      </w:pPr>
      <w:r w:rsidRPr="0018760A">
        <w:rPr>
          <w:rFonts w:ascii="Arial" w:eastAsia="Calibri" w:hAnsi="Arial" w:cs="Arial"/>
          <w:u w:val="single"/>
        </w:rPr>
        <w:t>Geräteeinstellungen:</w:t>
      </w:r>
    </w:p>
    <w:p w14:paraId="6D4DDAA9" w14:textId="77777777" w:rsidR="00D24E2F" w:rsidRPr="0018760A" w:rsidRDefault="00D24E2F" w:rsidP="00D24E2F">
      <w:pPr>
        <w:numPr>
          <w:ilvl w:val="0"/>
          <w:numId w:val="16"/>
        </w:numPr>
        <w:spacing w:line="240" w:lineRule="auto"/>
        <w:rPr>
          <w:rFonts w:ascii="Arial" w:hAnsi="Arial" w:cs="Arial"/>
        </w:rPr>
      </w:pPr>
      <w:r w:rsidRPr="0018760A">
        <w:rPr>
          <w:rFonts w:ascii="Arial" w:hAnsi="Arial" w:cs="Arial"/>
        </w:rPr>
        <w:t>Parkrempler Erkennung: ein</w:t>
      </w:r>
    </w:p>
    <w:p w14:paraId="5ECA7BB4" w14:textId="77777777" w:rsidR="00D24E2F" w:rsidRPr="0018760A" w:rsidRDefault="00D24E2F" w:rsidP="00D24E2F">
      <w:pPr>
        <w:numPr>
          <w:ilvl w:val="0"/>
          <w:numId w:val="16"/>
        </w:numPr>
        <w:spacing w:line="240" w:lineRule="auto"/>
        <w:rPr>
          <w:rFonts w:ascii="Arial" w:hAnsi="Arial" w:cs="Arial"/>
        </w:rPr>
      </w:pPr>
      <w:r w:rsidRPr="0018760A">
        <w:rPr>
          <w:rFonts w:ascii="Arial" w:hAnsi="Arial" w:cs="Arial"/>
        </w:rPr>
        <w:t>Sensor Selbsttest: ein</w:t>
      </w:r>
    </w:p>
    <w:p w14:paraId="18F8A167" w14:textId="77777777" w:rsidR="00D24E2F" w:rsidRPr="0018760A" w:rsidRDefault="00D24E2F" w:rsidP="00D24E2F">
      <w:pPr>
        <w:numPr>
          <w:ilvl w:val="0"/>
          <w:numId w:val="16"/>
        </w:numPr>
        <w:spacing w:line="240" w:lineRule="auto"/>
        <w:rPr>
          <w:rFonts w:ascii="Arial" w:hAnsi="Arial" w:cs="Arial"/>
        </w:rPr>
      </w:pPr>
      <w:r w:rsidRPr="0018760A">
        <w:rPr>
          <w:rFonts w:ascii="Arial" w:hAnsi="Arial" w:cs="Arial"/>
        </w:rPr>
        <w:t>v-Statistik: aus</w:t>
      </w:r>
    </w:p>
    <w:p w14:paraId="1554AD4F" w14:textId="77777777" w:rsidR="00D24E2F" w:rsidRPr="0018760A" w:rsidRDefault="00D24E2F" w:rsidP="00D24E2F">
      <w:pPr>
        <w:numPr>
          <w:ilvl w:val="0"/>
          <w:numId w:val="16"/>
        </w:numPr>
        <w:spacing w:line="240" w:lineRule="auto"/>
        <w:rPr>
          <w:rFonts w:ascii="Arial" w:hAnsi="Arial" w:cs="Arial"/>
        </w:rPr>
      </w:pPr>
      <w:r w:rsidRPr="0018760A">
        <w:rPr>
          <w:rFonts w:ascii="Arial" w:hAnsi="Arial" w:cs="Arial"/>
        </w:rPr>
        <w:t>Quelle Speicherlöschung: keine</w:t>
      </w:r>
    </w:p>
    <w:p w14:paraId="6C896EB6" w14:textId="77777777" w:rsidR="00D24E2F" w:rsidRPr="0018760A" w:rsidRDefault="00D24E2F" w:rsidP="00D24E2F">
      <w:pPr>
        <w:numPr>
          <w:ilvl w:val="0"/>
          <w:numId w:val="16"/>
        </w:numPr>
        <w:spacing w:line="240" w:lineRule="auto"/>
        <w:rPr>
          <w:rFonts w:ascii="Arial" w:hAnsi="Arial" w:cs="Arial"/>
        </w:rPr>
      </w:pPr>
      <w:r w:rsidRPr="0018760A">
        <w:rPr>
          <w:rFonts w:ascii="Arial" w:hAnsi="Arial" w:cs="Arial"/>
        </w:rPr>
        <w:t>Meldeschwelle: 225</w:t>
      </w:r>
    </w:p>
    <w:p w14:paraId="6F69331A" w14:textId="77777777" w:rsidR="00D24E2F" w:rsidRPr="0018760A" w:rsidRDefault="00D24E2F" w:rsidP="00D24E2F">
      <w:pPr>
        <w:rPr>
          <w:rFonts w:ascii="Arial" w:hAnsi="Arial" w:cs="Arial"/>
        </w:rPr>
      </w:pPr>
    </w:p>
    <w:p w14:paraId="31DA575F" w14:textId="77777777" w:rsidR="00D24E2F" w:rsidRPr="0018760A" w:rsidRDefault="00D24E2F" w:rsidP="00D24E2F">
      <w:pPr>
        <w:rPr>
          <w:rFonts w:ascii="Arial" w:eastAsia="Calibri" w:hAnsi="Arial" w:cs="Arial"/>
          <w:b/>
          <w:u w:val="single"/>
        </w:rPr>
      </w:pPr>
      <w:r w:rsidRPr="0018760A">
        <w:rPr>
          <w:rFonts w:ascii="Arial" w:eastAsia="Calibri" w:hAnsi="Arial" w:cs="Arial"/>
          <w:b/>
          <w:u w:val="single"/>
        </w:rPr>
        <w:t>Hinweis:</w:t>
      </w:r>
    </w:p>
    <w:p w14:paraId="205692C8" w14:textId="77777777" w:rsidR="00D24E2F" w:rsidRPr="0018760A" w:rsidRDefault="00D24E2F" w:rsidP="00D24E2F">
      <w:pPr>
        <w:rPr>
          <w:rFonts w:ascii="Arial" w:eastAsia="Calibri" w:hAnsi="Arial" w:cs="Arial"/>
          <w:b/>
        </w:rPr>
      </w:pPr>
      <w:r w:rsidRPr="0018760A">
        <w:rPr>
          <w:rFonts w:ascii="Arial" w:eastAsia="Calibri" w:hAnsi="Arial" w:cs="Arial"/>
          <w:b/>
        </w:rPr>
        <w:t>Die Belegung und Bezeichnung ist bindend. Der korrekte Anschluss von dem UDS ist mit einem Prüfprotokoll, inkl. einer Messfahrt, nachzuweisen.</w:t>
      </w:r>
    </w:p>
    <w:p w14:paraId="26D017AC" w14:textId="46123923" w:rsidR="00A30917" w:rsidRPr="0018760A" w:rsidRDefault="00A30917" w:rsidP="00891E8C">
      <w:pPr>
        <w:rPr>
          <w:rFonts w:ascii="Arial" w:hAnsi="Arial" w:cs="Arial"/>
        </w:rPr>
      </w:pPr>
    </w:p>
    <w:p w14:paraId="02627507" w14:textId="674A8796" w:rsidR="00891E8C" w:rsidRPr="0018760A" w:rsidRDefault="00891E8C" w:rsidP="00A30917">
      <w:pPr>
        <w:pStyle w:val="berschrift1"/>
        <w:rPr>
          <w:rFonts w:ascii="Arial" w:hAnsi="Arial" w:cs="Arial"/>
        </w:rPr>
      </w:pPr>
      <w:r w:rsidRPr="0018760A">
        <w:rPr>
          <w:rFonts w:ascii="Arial" w:hAnsi="Arial" w:cs="Arial"/>
        </w:rPr>
        <w:t>Funktechnik:</w:t>
      </w:r>
    </w:p>
    <w:p w14:paraId="16303B67"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3639830" w14:textId="7733D8D5" w:rsidR="00891E8C" w:rsidRPr="0018760A" w:rsidRDefault="00891E8C" w:rsidP="00891E8C">
      <w:pPr>
        <w:rPr>
          <w:rFonts w:ascii="Arial" w:hAnsi="Arial" w:cs="Arial"/>
          <w:b/>
        </w:rPr>
      </w:pPr>
      <w:r w:rsidRPr="0018760A">
        <w:rPr>
          <w:rFonts w:ascii="Arial" w:hAnsi="Arial" w:cs="Arial"/>
          <w:b/>
        </w:rPr>
        <w:t>Hinweis:</w:t>
      </w:r>
    </w:p>
    <w:p w14:paraId="2ED25C01" w14:textId="77777777" w:rsidR="00891E8C" w:rsidRPr="0018760A" w:rsidRDefault="00891E8C" w:rsidP="00891E8C">
      <w:pPr>
        <w:rPr>
          <w:rFonts w:ascii="Arial" w:hAnsi="Arial" w:cs="Arial"/>
        </w:rPr>
      </w:pPr>
      <w:r w:rsidRPr="0018760A">
        <w:rPr>
          <w:rFonts w:ascii="Arial" w:hAnsi="Arial" w:cs="Arial"/>
        </w:rPr>
        <w:t>Sämtliche Bauteile sind so einzubauen, dass eine gute Erreichbarkeit der einzelnen Komponenten für Wartungs- und Reparaturzwecke gegeben ist</w:t>
      </w:r>
    </w:p>
    <w:p w14:paraId="572061C9" w14:textId="77777777" w:rsidR="00891E8C" w:rsidRPr="0018760A" w:rsidRDefault="00891E8C" w:rsidP="00891E8C">
      <w:pPr>
        <w:rPr>
          <w:rFonts w:ascii="Arial" w:hAnsi="Arial" w:cs="Arial"/>
        </w:rPr>
      </w:pPr>
    </w:p>
    <w:p w14:paraId="10544A8B" w14:textId="1DF346A1" w:rsidR="00891E8C" w:rsidRPr="0018760A" w:rsidRDefault="00891E8C" w:rsidP="00891E8C">
      <w:pPr>
        <w:rPr>
          <w:rFonts w:ascii="Arial" w:hAnsi="Arial" w:cs="Arial"/>
        </w:rPr>
      </w:pPr>
      <w:r w:rsidRPr="0018760A">
        <w:rPr>
          <w:rFonts w:ascii="Arial" w:hAnsi="Arial" w:cs="Arial"/>
        </w:rPr>
        <w:t>Einbau d</w:t>
      </w:r>
      <w:r w:rsidR="00357F78" w:rsidRPr="0018760A">
        <w:rPr>
          <w:rFonts w:ascii="Arial" w:hAnsi="Arial" w:cs="Arial"/>
        </w:rPr>
        <w:t>er kompletten Kommunikationsaus</w:t>
      </w:r>
      <w:r w:rsidRPr="0018760A">
        <w:rPr>
          <w:rFonts w:ascii="Arial" w:hAnsi="Arial" w:cs="Arial"/>
        </w:rPr>
        <w:t>stattung durch eine Fachf</w:t>
      </w:r>
      <w:r w:rsidR="00357F78" w:rsidRPr="0018760A">
        <w:rPr>
          <w:rFonts w:ascii="Arial" w:hAnsi="Arial" w:cs="Arial"/>
        </w:rPr>
        <w:t>irma mit BOS – Zu</w:t>
      </w:r>
      <w:r w:rsidRPr="0018760A">
        <w:rPr>
          <w:rFonts w:ascii="Arial" w:hAnsi="Arial" w:cs="Arial"/>
        </w:rPr>
        <w:t>lassung.</w:t>
      </w:r>
    </w:p>
    <w:p w14:paraId="0CBC66E7" w14:textId="77777777" w:rsidR="00891E8C" w:rsidRPr="0018760A" w:rsidRDefault="00891E8C" w:rsidP="00891E8C">
      <w:pPr>
        <w:rPr>
          <w:rFonts w:ascii="Arial" w:hAnsi="Arial" w:cs="Arial"/>
        </w:rPr>
      </w:pPr>
    </w:p>
    <w:p w14:paraId="32C46C6F" w14:textId="77777777" w:rsidR="00891E8C" w:rsidRPr="0018760A" w:rsidRDefault="00891E8C" w:rsidP="00891E8C">
      <w:pPr>
        <w:rPr>
          <w:rFonts w:ascii="Arial" w:hAnsi="Arial" w:cs="Arial"/>
        </w:rPr>
      </w:pPr>
      <w:r w:rsidRPr="0018760A">
        <w:rPr>
          <w:rFonts w:ascii="Arial" w:hAnsi="Arial" w:cs="Arial"/>
        </w:rPr>
        <w:t>Einbau von Zugriffsöffnungen für die Antenne in die Dachinnenverkleidung.</w:t>
      </w:r>
    </w:p>
    <w:p w14:paraId="58A783DA" w14:textId="603B5BA9" w:rsidR="00891E8C" w:rsidRPr="0018760A" w:rsidRDefault="00891E8C" w:rsidP="00891E8C">
      <w:pPr>
        <w:rPr>
          <w:rFonts w:ascii="Arial" w:hAnsi="Arial" w:cs="Arial"/>
        </w:rPr>
      </w:pPr>
      <w:r w:rsidRPr="0018760A">
        <w:rPr>
          <w:rFonts w:ascii="Arial" w:hAnsi="Arial" w:cs="Arial"/>
        </w:rPr>
        <w:tab/>
      </w:r>
    </w:p>
    <w:p w14:paraId="2D7A355D" w14:textId="5555AD1D" w:rsidR="00891E8C" w:rsidRPr="0018760A" w:rsidRDefault="00891E8C" w:rsidP="00891E8C">
      <w:pPr>
        <w:rPr>
          <w:rFonts w:ascii="Arial" w:hAnsi="Arial" w:cs="Arial"/>
        </w:rPr>
      </w:pPr>
      <w:r w:rsidRPr="0018760A">
        <w:rPr>
          <w:rFonts w:ascii="Arial" w:hAnsi="Arial" w:cs="Arial"/>
        </w:rPr>
        <w:t>Einbauort der Antenne gemäß Einbauempfehlung des Antennen</w:t>
      </w:r>
      <w:r w:rsidR="00357F78" w:rsidRPr="0018760A">
        <w:rPr>
          <w:rFonts w:ascii="Arial" w:hAnsi="Arial" w:cs="Arial"/>
        </w:rPr>
        <w:t>herstellers, damit eine max. Ab</w:t>
      </w:r>
      <w:r w:rsidRPr="0018760A">
        <w:rPr>
          <w:rFonts w:ascii="Arial" w:hAnsi="Arial" w:cs="Arial"/>
        </w:rPr>
        <w:t>strahlung gewährleistet ist.</w:t>
      </w:r>
    </w:p>
    <w:p w14:paraId="445DEB3B" w14:textId="77777777" w:rsidR="00891E8C" w:rsidRPr="0018760A" w:rsidRDefault="00891E8C" w:rsidP="00891E8C">
      <w:pPr>
        <w:rPr>
          <w:rFonts w:ascii="Arial" w:hAnsi="Arial" w:cs="Arial"/>
        </w:rPr>
      </w:pPr>
    </w:p>
    <w:p w14:paraId="621603FC" w14:textId="50C45F0E" w:rsidR="00891E8C" w:rsidRPr="0018760A" w:rsidRDefault="00891E8C" w:rsidP="00891E8C">
      <w:pPr>
        <w:rPr>
          <w:rFonts w:ascii="Arial" w:hAnsi="Arial" w:cs="Arial"/>
        </w:rPr>
      </w:pPr>
      <w:r w:rsidRPr="0018760A">
        <w:rPr>
          <w:rFonts w:ascii="Arial" w:hAnsi="Arial" w:cs="Arial"/>
        </w:rPr>
        <w:t>Es muss eine Funkentstö</w:t>
      </w:r>
      <w:r w:rsidR="00357F78" w:rsidRPr="0018760A">
        <w:rPr>
          <w:rFonts w:ascii="Arial" w:hAnsi="Arial" w:cs="Arial"/>
        </w:rPr>
        <w:t>rung für UKW-Funk</w:t>
      </w:r>
      <w:r w:rsidRPr="0018760A">
        <w:rPr>
          <w:rFonts w:ascii="Arial" w:hAnsi="Arial" w:cs="Arial"/>
        </w:rPr>
        <w:t>sprechverkehr durchgeführt werden.</w:t>
      </w:r>
    </w:p>
    <w:p w14:paraId="01A3B451" w14:textId="77777777" w:rsidR="00891E8C" w:rsidRPr="0018760A" w:rsidRDefault="00891E8C" w:rsidP="00891E8C">
      <w:pPr>
        <w:rPr>
          <w:rFonts w:ascii="Arial" w:hAnsi="Arial" w:cs="Arial"/>
        </w:rPr>
      </w:pPr>
    </w:p>
    <w:p w14:paraId="09225D3F" w14:textId="5C3A4FD1" w:rsidR="00891E8C" w:rsidRPr="0018760A" w:rsidRDefault="00891E8C" w:rsidP="00891E8C">
      <w:pPr>
        <w:rPr>
          <w:rFonts w:ascii="Arial" w:hAnsi="Arial" w:cs="Arial"/>
        </w:rPr>
      </w:pPr>
      <w:r w:rsidRPr="0018760A">
        <w:rPr>
          <w:rFonts w:ascii="Arial" w:hAnsi="Arial" w:cs="Arial"/>
        </w:rPr>
        <w:t xml:space="preserve">Die Montagefirma hat bei der Abnahme von dem </w:t>
      </w:r>
      <w:proofErr w:type="spellStart"/>
      <w:r w:rsidRPr="0018760A">
        <w:rPr>
          <w:rFonts w:ascii="Arial" w:hAnsi="Arial" w:cs="Arial"/>
        </w:rPr>
        <w:t>KdoW</w:t>
      </w:r>
      <w:proofErr w:type="spellEnd"/>
      <w:r w:rsidRPr="0018760A">
        <w:rPr>
          <w:rFonts w:ascii="Arial" w:hAnsi="Arial" w:cs="Arial"/>
        </w:rPr>
        <w:t xml:space="preserve"> ein Protokoll über die Einmessun</w:t>
      </w:r>
      <w:r w:rsidR="00357F78" w:rsidRPr="0018760A">
        <w:rPr>
          <w:rFonts w:ascii="Arial" w:hAnsi="Arial" w:cs="Arial"/>
        </w:rPr>
        <w:t>g von dem Funkgerät vorzulegen.</w:t>
      </w:r>
    </w:p>
    <w:p w14:paraId="065FDE4E"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6E01474" w14:textId="31760B71" w:rsidR="00891E8C" w:rsidRPr="0018760A" w:rsidRDefault="00891E8C" w:rsidP="00891E8C">
      <w:pPr>
        <w:rPr>
          <w:rFonts w:ascii="Arial" w:hAnsi="Arial" w:cs="Arial"/>
        </w:rPr>
      </w:pPr>
      <w:r w:rsidRPr="0018760A">
        <w:rPr>
          <w:rFonts w:ascii="Arial" w:hAnsi="Arial" w:cs="Arial"/>
        </w:rPr>
        <w:t>Des Weiteren sind die aktuell gültigen EMV-Richtlinien einzuhalten und ein aussagekräftiges Prüfprotokoll anzufertigen!</w:t>
      </w:r>
    </w:p>
    <w:p w14:paraId="7D7D6FDE" w14:textId="5CE74C47" w:rsidR="00891E8C" w:rsidRDefault="00891E8C" w:rsidP="00891E8C">
      <w:pPr>
        <w:rPr>
          <w:rFonts w:ascii="Arial" w:hAnsi="Arial" w:cs="Arial"/>
        </w:rPr>
      </w:pPr>
    </w:p>
    <w:p w14:paraId="3066265F" w14:textId="77777777" w:rsidR="008520E8" w:rsidRPr="0018760A" w:rsidRDefault="008520E8" w:rsidP="00891E8C">
      <w:pPr>
        <w:rPr>
          <w:rFonts w:ascii="Arial" w:hAnsi="Arial" w:cs="Arial"/>
        </w:rPr>
      </w:pPr>
    </w:p>
    <w:p w14:paraId="13624F2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lastRenderedPageBreak/>
        <w:t>€</w:t>
      </w:r>
    </w:p>
    <w:p w14:paraId="7459512B" w14:textId="198C02AD" w:rsidR="00891E8C" w:rsidRPr="0018760A" w:rsidRDefault="00891E8C" w:rsidP="00357F78">
      <w:pPr>
        <w:pStyle w:val="berschrift2"/>
        <w:rPr>
          <w:rFonts w:ascii="Arial" w:hAnsi="Arial" w:cs="Arial"/>
        </w:rPr>
      </w:pPr>
      <w:r w:rsidRPr="0018760A">
        <w:rPr>
          <w:rFonts w:ascii="Arial" w:hAnsi="Arial" w:cs="Arial"/>
        </w:rPr>
        <w:t xml:space="preserve">TETRA-Funkanlage </w:t>
      </w:r>
    </w:p>
    <w:p w14:paraId="218BE3B2" w14:textId="171B8F55" w:rsidR="00891E8C" w:rsidRPr="0018760A" w:rsidRDefault="00891E8C" w:rsidP="00891E8C">
      <w:pPr>
        <w:rPr>
          <w:rFonts w:ascii="Arial" w:hAnsi="Arial" w:cs="Arial"/>
        </w:rPr>
      </w:pPr>
      <w:r w:rsidRPr="0018760A">
        <w:rPr>
          <w:rFonts w:ascii="Arial" w:hAnsi="Arial" w:cs="Arial"/>
        </w:rPr>
        <w:t xml:space="preserve">Einbau einer </w:t>
      </w:r>
      <w:r w:rsidR="00357F78" w:rsidRPr="0018760A">
        <w:rPr>
          <w:rFonts w:ascii="Arial" w:hAnsi="Arial" w:cs="Arial"/>
        </w:rPr>
        <w:t xml:space="preserve">beigestellten </w:t>
      </w:r>
      <w:r w:rsidRPr="0018760A">
        <w:rPr>
          <w:rFonts w:ascii="Arial" w:hAnsi="Arial" w:cs="Arial"/>
        </w:rPr>
        <w:t>digitalen Funkanlage MRT</w:t>
      </w:r>
      <w:r w:rsidR="00322533" w:rsidRPr="0018760A">
        <w:rPr>
          <w:rFonts w:ascii="Arial" w:hAnsi="Arial" w:cs="Arial"/>
        </w:rPr>
        <w:t xml:space="preserve"> (Motorola MTM 800)</w:t>
      </w:r>
      <w:r w:rsidRPr="0018760A">
        <w:rPr>
          <w:rFonts w:ascii="Arial" w:hAnsi="Arial" w:cs="Arial"/>
        </w:rPr>
        <w:t xml:space="preserve">. </w:t>
      </w:r>
    </w:p>
    <w:p w14:paraId="0EAAEDEC" w14:textId="77777777" w:rsidR="00891E8C" w:rsidRPr="0018760A" w:rsidRDefault="00891E8C" w:rsidP="00891E8C">
      <w:pPr>
        <w:rPr>
          <w:rFonts w:ascii="Arial" w:hAnsi="Arial" w:cs="Arial"/>
        </w:rPr>
      </w:pPr>
    </w:p>
    <w:p w14:paraId="4E762A6F" w14:textId="77777777" w:rsidR="00891E8C" w:rsidRPr="0018760A" w:rsidRDefault="00891E8C" w:rsidP="00891E8C">
      <w:pPr>
        <w:rPr>
          <w:rFonts w:ascii="Arial" w:hAnsi="Arial" w:cs="Arial"/>
        </w:rPr>
      </w:pPr>
      <w:r w:rsidRPr="0018760A">
        <w:rPr>
          <w:rFonts w:ascii="Arial" w:hAnsi="Arial" w:cs="Arial"/>
        </w:rPr>
        <w:t>Bestehend aus:</w:t>
      </w:r>
    </w:p>
    <w:p w14:paraId="2646CAE7" w14:textId="77777777" w:rsidR="00891E8C" w:rsidRPr="0018760A" w:rsidRDefault="00891E8C" w:rsidP="00891E8C">
      <w:pPr>
        <w:rPr>
          <w:rFonts w:ascii="Arial" w:hAnsi="Arial" w:cs="Arial"/>
        </w:rPr>
      </w:pPr>
      <w:r w:rsidRPr="0018760A">
        <w:rPr>
          <w:rFonts w:ascii="Arial" w:hAnsi="Arial" w:cs="Arial"/>
        </w:rPr>
        <w:t>- Sende-/Empfangsteil SE</w:t>
      </w:r>
    </w:p>
    <w:p w14:paraId="07A779B8" w14:textId="52F2CBA8" w:rsidR="00891E8C" w:rsidRPr="0018760A" w:rsidRDefault="00891E8C" w:rsidP="00891E8C">
      <w:pPr>
        <w:rPr>
          <w:rFonts w:ascii="Arial" w:hAnsi="Arial" w:cs="Arial"/>
        </w:rPr>
      </w:pPr>
      <w:r w:rsidRPr="0018760A">
        <w:rPr>
          <w:rFonts w:ascii="Arial" w:hAnsi="Arial" w:cs="Arial"/>
        </w:rPr>
        <w:t xml:space="preserve">- </w:t>
      </w:r>
      <w:r w:rsidR="00322533" w:rsidRPr="0018760A">
        <w:rPr>
          <w:rFonts w:ascii="Arial" w:hAnsi="Arial" w:cs="Arial"/>
        </w:rPr>
        <w:t>Ethernet-Standardbedienhörer (TSCH)</w:t>
      </w:r>
      <w:r w:rsidRPr="0018760A">
        <w:rPr>
          <w:rFonts w:ascii="Arial" w:hAnsi="Arial" w:cs="Arial"/>
        </w:rPr>
        <w:tab/>
      </w:r>
    </w:p>
    <w:p w14:paraId="3EF547FC" w14:textId="5C8E92C5" w:rsidR="00891E8C" w:rsidRPr="0018760A" w:rsidRDefault="00891E8C" w:rsidP="00891E8C">
      <w:pPr>
        <w:rPr>
          <w:rFonts w:ascii="Arial" w:hAnsi="Arial" w:cs="Arial"/>
        </w:rPr>
      </w:pPr>
      <w:r w:rsidRPr="0018760A">
        <w:rPr>
          <w:rFonts w:ascii="Arial" w:hAnsi="Arial" w:cs="Arial"/>
        </w:rPr>
        <w:tab/>
      </w:r>
    </w:p>
    <w:p w14:paraId="11466679" w14:textId="4FDF43E7" w:rsidR="00891E8C" w:rsidRPr="0018760A" w:rsidRDefault="00891E8C" w:rsidP="00891E8C">
      <w:pPr>
        <w:rPr>
          <w:rFonts w:ascii="Arial" w:hAnsi="Arial" w:cs="Arial"/>
        </w:rPr>
      </w:pPr>
      <w:r w:rsidRPr="0018760A">
        <w:rPr>
          <w:rFonts w:ascii="Arial" w:hAnsi="Arial" w:cs="Arial"/>
        </w:rPr>
        <w:tab/>
      </w:r>
    </w:p>
    <w:p w14:paraId="553F3A8B"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4D5E814" w14:textId="4543C298" w:rsidR="00891E8C" w:rsidRPr="0018760A" w:rsidRDefault="00891E8C" w:rsidP="00357F78">
      <w:pPr>
        <w:pStyle w:val="berschrift2"/>
        <w:rPr>
          <w:rFonts w:ascii="Arial" w:hAnsi="Arial" w:cs="Arial"/>
        </w:rPr>
      </w:pPr>
      <w:r w:rsidRPr="0018760A">
        <w:rPr>
          <w:rFonts w:ascii="Arial" w:hAnsi="Arial" w:cs="Arial"/>
        </w:rPr>
        <w:t>Bedieneinheit</w:t>
      </w:r>
    </w:p>
    <w:p w14:paraId="2D3522FB" w14:textId="77777777" w:rsidR="00891E8C" w:rsidRPr="0018760A" w:rsidRDefault="00891E8C" w:rsidP="00891E8C">
      <w:pPr>
        <w:rPr>
          <w:rFonts w:ascii="Arial" w:hAnsi="Arial" w:cs="Arial"/>
        </w:rPr>
      </w:pPr>
      <w:r w:rsidRPr="0018760A">
        <w:rPr>
          <w:rFonts w:ascii="Arial" w:hAnsi="Arial" w:cs="Arial"/>
        </w:rPr>
        <w:t xml:space="preserve">Die Bedieneinheit von dem MRT wird gut erreichbar für den Fahrer verbaut. </w:t>
      </w:r>
    </w:p>
    <w:p w14:paraId="6A8BB73F" w14:textId="77777777" w:rsidR="00891E8C" w:rsidRPr="0018760A" w:rsidRDefault="00891E8C" w:rsidP="00891E8C">
      <w:pPr>
        <w:rPr>
          <w:rFonts w:ascii="Arial" w:hAnsi="Arial" w:cs="Arial"/>
        </w:rPr>
      </w:pPr>
    </w:p>
    <w:p w14:paraId="0D01D158" w14:textId="77777777" w:rsidR="00891E8C" w:rsidRPr="0018760A" w:rsidRDefault="00891E8C" w:rsidP="00891E8C">
      <w:pPr>
        <w:rPr>
          <w:rFonts w:ascii="Arial" w:hAnsi="Arial" w:cs="Arial"/>
        </w:rPr>
      </w:pPr>
      <w:r w:rsidRPr="0018760A">
        <w:rPr>
          <w:rFonts w:ascii="Arial" w:hAnsi="Arial" w:cs="Arial"/>
        </w:rPr>
        <w:t>Der genaue Einbauort wird in Absprache mit dem Auftraggeber festgelegt.</w:t>
      </w:r>
      <w:r w:rsidRPr="0018760A">
        <w:rPr>
          <w:rFonts w:ascii="Arial" w:hAnsi="Arial" w:cs="Arial"/>
        </w:rPr>
        <w:tab/>
      </w:r>
    </w:p>
    <w:p w14:paraId="19C8CE33"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75B5D87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79B3AF7" w14:textId="2B8975EF" w:rsidR="00891E8C" w:rsidRPr="0018760A" w:rsidRDefault="00891E8C" w:rsidP="00357F78">
      <w:pPr>
        <w:pStyle w:val="berschrift2"/>
        <w:rPr>
          <w:rFonts w:ascii="Arial" w:hAnsi="Arial" w:cs="Arial"/>
        </w:rPr>
      </w:pPr>
      <w:r w:rsidRPr="0018760A">
        <w:rPr>
          <w:rFonts w:ascii="Arial" w:hAnsi="Arial" w:cs="Arial"/>
        </w:rPr>
        <w:t>S/E-Einheit</w:t>
      </w:r>
    </w:p>
    <w:p w14:paraId="2931F7AA" w14:textId="70692C9E" w:rsidR="00891E8C" w:rsidRPr="0018760A" w:rsidRDefault="00891E8C" w:rsidP="00891E8C">
      <w:pPr>
        <w:rPr>
          <w:rFonts w:ascii="Arial" w:hAnsi="Arial" w:cs="Arial"/>
        </w:rPr>
      </w:pPr>
      <w:r w:rsidRPr="0018760A">
        <w:rPr>
          <w:rFonts w:ascii="Arial" w:hAnsi="Arial" w:cs="Arial"/>
        </w:rPr>
        <w:t xml:space="preserve">Die S/E-Einheit von dem MRT </w:t>
      </w:r>
      <w:r w:rsidR="00322533" w:rsidRPr="0018760A">
        <w:rPr>
          <w:rFonts w:ascii="Arial" w:hAnsi="Arial" w:cs="Arial"/>
        </w:rPr>
        <w:t xml:space="preserve">(MTM 800) </w:t>
      </w:r>
      <w:r w:rsidRPr="0018760A">
        <w:rPr>
          <w:rFonts w:ascii="Arial" w:hAnsi="Arial" w:cs="Arial"/>
        </w:rPr>
        <w:t xml:space="preserve">wird gut zugänglich im Fahrzeug verbaut. </w:t>
      </w:r>
    </w:p>
    <w:p w14:paraId="7CF6F7BE" w14:textId="77777777" w:rsidR="00891E8C" w:rsidRPr="0018760A" w:rsidRDefault="00891E8C" w:rsidP="00891E8C">
      <w:pPr>
        <w:rPr>
          <w:rFonts w:ascii="Arial" w:hAnsi="Arial" w:cs="Arial"/>
        </w:rPr>
      </w:pPr>
    </w:p>
    <w:p w14:paraId="298B1CB3" w14:textId="77777777" w:rsidR="00891E8C" w:rsidRPr="0018760A" w:rsidRDefault="00891E8C" w:rsidP="00891E8C">
      <w:pPr>
        <w:rPr>
          <w:rFonts w:ascii="Arial" w:hAnsi="Arial" w:cs="Arial"/>
        </w:rPr>
      </w:pPr>
      <w:r w:rsidRPr="0018760A">
        <w:rPr>
          <w:rFonts w:ascii="Arial" w:hAnsi="Arial" w:cs="Arial"/>
        </w:rPr>
        <w:t>Der genaue Einbauort wird in Absprache mit dem Auftraggeber festgelegt.</w:t>
      </w:r>
      <w:r w:rsidRPr="0018760A">
        <w:rPr>
          <w:rFonts w:ascii="Arial" w:hAnsi="Arial" w:cs="Arial"/>
        </w:rPr>
        <w:tab/>
      </w:r>
    </w:p>
    <w:p w14:paraId="58D8CF6D"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5C3E0B45"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09A5E9E" w14:textId="0E7D4444" w:rsidR="00891E8C" w:rsidRPr="0018760A" w:rsidRDefault="0052737D" w:rsidP="003D4290">
      <w:pPr>
        <w:pStyle w:val="berschrift2"/>
        <w:rPr>
          <w:rFonts w:ascii="Arial" w:hAnsi="Arial" w:cs="Arial"/>
        </w:rPr>
      </w:pPr>
      <w:proofErr w:type="spellStart"/>
      <w:r w:rsidRPr="002D37D6">
        <w:rPr>
          <w:rFonts w:ascii="Arial" w:hAnsi="Arial" w:cs="Arial"/>
          <w:highlight w:val="yellow"/>
        </w:rPr>
        <w:t>Optional:</w:t>
      </w:r>
      <w:r w:rsidR="00891E8C" w:rsidRPr="0018760A">
        <w:rPr>
          <w:rFonts w:ascii="Arial" w:hAnsi="Arial" w:cs="Arial"/>
        </w:rPr>
        <w:t>Freisprecheinrichtung</w:t>
      </w:r>
      <w:proofErr w:type="spellEnd"/>
    </w:p>
    <w:p w14:paraId="6CE67304" w14:textId="44133549" w:rsidR="00891E8C" w:rsidRPr="0018760A" w:rsidRDefault="00891E8C" w:rsidP="00891E8C">
      <w:pPr>
        <w:rPr>
          <w:rFonts w:ascii="Arial" w:hAnsi="Arial" w:cs="Arial"/>
        </w:rPr>
      </w:pPr>
      <w:r w:rsidRPr="0018760A">
        <w:rPr>
          <w:rFonts w:ascii="Arial" w:hAnsi="Arial" w:cs="Arial"/>
        </w:rPr>
        <w:t>Nach Möglichkeit wird eine Freisprecheinrichtung für den TETRA-Funk, mit einem B</w:t>
      </w:r>
      <w:r w:rsidR="003D4290" w:rsidRPr="0018760A">
        <w:rPr>
          <w:rFonts w:ascii="Arial" w:hAnsi="Arial" w:cs="Arial"/>
        </w:rPr>
        <w:t>edienelement (Sprech</w:t>
      </w:r>
      <w:r w:rsidRPr="0018760A">
        <w:rPr>
          <w:rFonts w:ascii="Arial" w:hAnsi="Arial" w:cs="Arial"/>
        </w:rPr>
        <w:t>taste) an einem flexiblen Schwanenhals in Lenkra</w:t>
      </w:r>
      <w:r w:rsidR="00322533" w:rsidRPr="0018760A">
        <w:rPr>
          <w:rFonts w:ascii="Arial" w:hAnsi="Arial" w:cs="Arial"/>
        </w:rPr>
        <w:t>d</w:t>
      </w:r>
      <w:r w:rsidR="003D4290" w:rsidRPr="0018760A">
        <w:rPr>
          <w:rFonts w:ascii="Arial" w:hAnsi="Arial" w:cs="Arial"/>
        </w:rPr>
        <w:t>nähe geliefert und eingebaut.</w:t>
      </w:r>
      <w:r w:rsidR="00322533" w:rsidRPr="0018760A">
        <w:rPr>
          <w:rFonts w:ascii="Arial" w:hAnsi="Arial" w:cs="Arial"/>
        </w:rPr>
        <w:t xml:space="preserve"> </w:t>
      </w:r>
      <w:r w:rsidRPr="0018760A">
        <w:rPr>
          <w:rFonts w:ascii="Arial" w:hAnsi="Arial" w:cs="Arial"/>
        </w:rPr>
        <w:t>Das Bedienelement muss von dem Fahrer so erreichbar sein, dass dieser den Blick NICHT von Straße nehmen muss.</w:t>
      </w:r>
      <w:r w:rsidRPr="0018760A">
        <w:rPr>
          <w:rFonts w:ascii="Arial" w:hAnsi="Arial" w:cs="Arial"/>
        </w:rPr>
        <w:tab/>
      </w:r>
    </w:p>
    <w:p w14:paraId="5FD75BC9" w14:textId="59DAD789" w:rsidR="00891E8C"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B8B987C" w14:textId="75658E3B" w:rsidR="008520E8" w:rsidRDefault="008520E8" w:rsidP="00891E8C">
      <w:pPr>
        <w:rPr>
          <w:rFonts w:ascii="Arial" w:hAnsi="Arial" w:cs="Arial"/>
        </w:rPr>
      </w:pPr>
    </w:p>
    <w:p w14:paraId="790F5565" w14:textId="77777777" w:rsidR="008520E8" w:rsidRPr="0018760A" w:rsidRDefault="008520E8" w:rsidP="00891E8C">
      <w:pPr>
        <w:rPr>
          <w:rFonts w:ascii="Arial" w:hAnsi="Arial" w:cs="Arial"/>
        </w:rPr>
      </w:pPr>
    </w:p>
    <w:p w14:paraId="53433F31"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3E90742" w14:textId="29A6EB41" w:rsidR="00891E8C" w:rsidRPr="0018760A" w:rsidRDefault="00891E8C" w:rsidP="003D4290">
      <w:pPr>
        <w:pStyle w:val="berschrift2"/>
        <w:rPr>
          <w:rFonts w:ascii="Arial" w:hAnsi="Arial" w:cs="Arial"/>
        </w:rPr>
      </w:pPr>
      <w:r w:rsidRPr="0018760A">
        <w:rPr>
          <w:rFonts w:ascii="Arial" w:hAnsi="Arial" w:cs="Arial"/>
        </w:rPr>
        <w:t>Antenne für TETRA-Funkanlage</w:t>
      </w:r>
    </w:p>
    <w:p w14:paraId="78BFB3BC" w14:textId="7B675241" w:rsidR="00B11BDC" w:rsidRPr="0018760A" w:rsidRDefault="00A775E4" w:rsidP="00B11BDC">
      <w:pPr>
        <w:rPr>
          <w:rFonts w:ascii="Arial" w:hAnsi="Arial" w:cs="Arial"/>
          <w:sz w:val="22"/>
        </w:rPr>
      </w:pPr>
      <w:r w:rsidRPr="0018760A">
        <w:rPr>
          <w:rFonts w:ascii="Arial" w:hAnsi="Arial" w:cs="Arial"/>
        </w:rPr>
        <w:t>Lieferung</w:t>
      </w:r>
      <w:r w:rsidR="00B11BDC" w:rsidRPr="0018760A">
        <w:rPr>
          <w:rFonts w:ascii="Arial" w:hAnsi="Arial" w:cs="Arial"/>
        </w:rPr>
        <w:t xml:space="preserve">, Einbau und Anschluss einer Antenne (GPS/Tetra 380-410MHz) von der Fa. </w:t>
      </w:r>
      <w:proofErr w:type="spellStart"/>
      <w:r w:rsidR="00B11BDC" w:rsidRPr="0018760A">
        <w:rPr>
          <w:rFonts w:ascii="Arial" w:hAnsi="Arial" w:cs="Arial"/>
        </w:rPr>
        <w:t>Procom</w:t>
      </w:r>
      <w:proofErr w:type="spellEnd"/>
      <w:r w:rsidR="00B11BDC" w:rsidRPr="0018760A">
        <w:rPr>
          <w:rFonts w:ascii="Arial" w:hAnsi="Arial" w:cs="Arial"/>
        </w:rPr>
        <w:t xml:space="preserve"> bestehend aus:</w:t>
      </w:r>
    </w:p>
    <w:p w14:paraId="6D5F3D2A" w14:textId="77777777" w:rsidR="00B11BDC" w:rsidRPr="0018760A" w:rsidRDefault="00B11BDC" w:rsidP="00B11BDC">
      <w:pPr>
        <w:rPr>
          <w:rFonts w:ascii="Arial" w:hAnsi="Arial" w:cs="Arial"/>
        </w:rPr>
      </w:pPr>
    </w:p>
    <w:p w14:paraId="79BA567C" w14:textId="608D71DF" w:rsidR="00B11BDC" w:rsidRPr="0018760A" w:rsidRDefault="00B11BDC" w:rsidP="00B11BDC">
      <w:pPr>
        <w:rPr>
          <w:rFonts w:ascii="Arial" w:hAnsi="Arial" w:cs="Arial"/>
        </w:rPr>
      </w:pPr>
      <w:r w:rsidRPr="0018760A">
        <w:rPr>
          <w:rFonts w:ascii="Arial" w:hAnsi="Arial" w:cs="Arial"/>
        </w:rPr>
        <w:t xml:space="preserve">1x </w:t>
      </w:r>
      <w:proofErr w:type="spellStart"/>
      <w:r w:rsidRPr="0018760A">
        <w:rPr>
          <w:rFonts w:ascii="Arial" w:hAnsi="Arial" w:cs="Arial"/>
        </w:rPr>
        <w:t>Procom</w:t>
      </w:r>
      <w:proofErr w:type="spellEnd"/>
      <w:r w:rsidRPr="0018760A">
        <w:rPr>
          <w:rFonts w:ascii="Arial" w:hAnsi="Arial" w:cs="Arial"/>
        </w:rPr>
        <w:t xml:space="preserve"> GPS-Combi Fuß; Typ-Nr. 132000003</w:t>
      </w:r>
    </w:p>
    <w:p w14:paraId="7C94D857" w14:textId="77777777" w:rsidR="00B11BDC" w:rsidRPr="0018760A" w:rsidRDefault="00B11BDC" w:rsidP="00B11BDC">
      <w:pPr>
        <w:rPr>
          <w:rFonts w:ascii="Arial" w:hAnsi="Arial" w:cs="Arial"/>
        </w:rPr>
      </w:pPr>
      <w:r w:rsidRPr="0018760A">
        <w:rPr>
          <w:rFonts w:ascii="Arial" w:hAnsi="Arial" w:cs="Arial"/>
        </w:rPr>
        <w:t xml:space="preserve">1x </w:t>
      </w:r>
      <w:proofErr w:type="spellStart"/>
      <w:r w:rsidRPr="0018760A">
        <w:rPr>
          <w:rFonts w:ascii="Arial" w:hAnsi="Arial" w:cs="Arial"/>
        </w:rPr>
        <w:t>Procom</w:t>
      </w:r>
      <w:proofErr w:type="spellEnd"/>
      <w:r w:rsidRPr="0018760A">
        <w:rPr>
          <w:rFonts w:ascii="Arial" w:hAnsi="Arial" w:cs="Arial"/>
        </w:rPr>
        <w:t xml:space="preserve"> GPS-C Flex Antenne; Typ-Nr.: 132000022</w:t>
      </w:r>
    </w:p>
    <w:p w14:paraId="753C8733" w14:textId="77777777" w:rsidR="00B11BDC" w:rsidRPr="0018760A" w:rsidRDefault="00B11BDC" w:rsidP="00B11BDC">
      <w:pPr>
        <w:rPr>
          <w:rFonts w:ascii="Arial" w:hAnsi="Arial" w:cs="Arial"/>
        </w:rPr>
      </w:pPr>
    </w:p>
    <w:p w14:paraId="2E1BAAA3" w14:textId="77777777" w:rsidR="00B11BDC" w:rsidRPr="0018760A" w:rsidRDefault="00B11BDC" w:rsidP="00B11BDC">
      <w:pPr>
        <w:rPr>
          <w:rFonts w:ascii="Arial" w:hAnsi="Arial" w:cs="Arial"/>
        </w:rPr>
      </w:pPr>
      <w:r w:rsidRPr="0018760A">
        <w:rPr>
          <w:rFonts w:ascii="Arial" w:hAnsi="Arial" w:cs="Arial"/>
        </w:rPr>
        <w:t xml:space="preserve">Hinweis </w:t>
      </w:r>
    </w:p>
    <w:p w14:paraId="766DF379" w14:textId="77777777" w:rsidR="00B11BDC" w:rsidRPr="0018760A" w:rsidRDefault="00B11BDC" w:rsidP="00B11BDC">
      <w:pPr>
        <w:rPr>
          <w:rFonts w:ascii="Arial" w:hAnsi="Arial" w:cs="Arial"/>
        </w:rPr>
      </w:pPr>
      <w:r w:rsidRPr="0018760A">
        <w:rPr>
          <w:rFonts w:ascii="Arial" w:hAnsi="Arial" w:cs="Arial"/>
        </w:rPr>
        <w:lastRenderedPageBreak/>
        <w:t>Eine Anpassung der Antenne hat zu erfolgen. Ein entsprechendes Messprotokoll ist anzufertigen.</w:t>
      </w:r>
    </w:p>
    <w:p w14:paraId="64B6FC8B" w14:textId="75963FEC" w:rsidR="00B11BD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55DC0E9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7CFC15B" w14:textId="50780115" w:rsidR="00891E8C" w:rsidRPr="0018760A" w:rsidRDefault="00891E8C" w:rsidP="003D4290">
      <w:pPr>
        <w:pStyle w:val="berschrift2"/>
        <w:rPr>
          <w:rFonts w:ascii="Arial" w:hAnsi="Arial" w:cs="Arial"/>
        </w:rPr>
      </w:pPr>
      <w:r w:rsidRPr="0018760A">
        <w:rPr>
          <w:rFonts w:ascii="Arial" w:hAnsi="Arial" w:cs="Arial"/>
        </w:rPr>
        <w:t>Funkhauptschalter</w:t>
      </w:r>
    </w:p>
    <w:p w14:paraId="4839623A" w14:textId="66AA233D" w:rsidR="00891E8C" w:rsidRPr="0018760A" w:rsidRDefault="00891E8C" w:rsidP="00891E8C">
      <w:pPr>
        <w:rPr>
          <w:rFonts w:ascii="Arial" w:hAnsi="Arial" w:cs="Arial"/>
        </w:rPr>
      </w:pPr>
      <w:r w:rsidRPr="0018760A">
        <w:rPr>
          <w:rFonts w:ascii="Arial" w:hAnsi="Arial" w:cs="Arial"/>
        </w:rPr>
        <w:t>Lieferung und Einbau von einem Funkhauptschalter.</w:t>
      </w:r>
    </w:p>
    <w:p w14:paraId="5C7A1E50" w14:textId="77777777" w:rsidR="00891E8C" w:rsidRPr="0018760A" w:rsidRDefault="00891E8C" w:rsidP="00891E8C">
      <w:pPr>
        <w:rPr>
          <w:rFonts w:ascii="Arial" w:hAnsi="Arial" w:cs="Arial"/>
        </w:rPr>
      </w:pPr>
    </w:p>
    <w:p w14:paraId="53E9DBB2" w14:textId="6F862B94" w:rsidR="00891E8C" w:rsidRPr="0018760A" w:rsidRDefault="00891E8C" w:rsidP="00891E8C">
      <w:pPr>
        <w:rPr>
          <w:rFonts w:ascii="Arial" w:hAnsi="Arial" w:cs="Arial"/>
        </w:rPr>
      </w:pPr>
      <w:r w:rsidRPr="0018760A">
        <w:rPr>
          <w:rFonts w:ascii="Arial" w:hAnsi="Arial" w:cs="Arial"/>
        </w:rPr>
        <w:t>Das TETRA-Funk</w:t>
      </w:r>
      <w:r w:rsidR="003D4290" w:rsidRPr="0018760A">
        <w:rPr>
          <w:rFonts w:ascii="Arial" w:hAnsi="Arial" w:cs="Arial"/>
        </w:rPr>
        <w:t>gerät erhält über den Funkhaupt</w:t>
      </w:r>
      <w:r w:rsidRPr="0018760A">
        <w:rPr>
          <w:rFonts w:ascii="Arial" w:hAnsi="Arial" w:cs="Arial"/>
        </w:rPr>
        <w:t>schalter das Ein- und Ausschaltsignal.</w:t>
      </w:r>
    </w:p>
    <w:p w14:paraId="4D9E2670" w14:textId="77777777" w:rsidR="00891E8C" w:rsidRPr="0018760A" w:rsidRDefault="00891E8C" w:rsidP="00891E8C">
      <w:pPr>
        <w:rPr>
          <w:rFonts w:ascii="Arial" w:hAnsi="Arial" w:cs="Arial"/>
        </w:rPr>
      </w:pPr>
    </w:p>
    <w:p w14:paraId="2B3169BF" w14:textId="081C866D" w:rsidR="00B11BDC" w:rsidRPr="0018760A" w:rsidRDefault="00891E8C" w:rsidP="00891E8C">
      <w:pPr>
        <w:rPr>
          <w:rFonts w:ascii="Arial" w:hAnsi="Arial" w:cs="Arial"/>
        </w:rPr>
      </w:pPr>
      <w:r w:rsidRPr="0018760A">
        <w:rPr>
          <w:rFonts w:ascii="Arial" w:hAnsi="Arial" w:cs="Arial"/>
        </w:rPr>
        <w:t>Über den Funkhauptschalter werd</w:t>
      </w:r>
      <w:r w:rsidR="001C5BA6" w:rsidRPr="0018760A">
        <w:rPr>
          <w:rFonts w:ascii="Arial" w:hAnsi="Arial" w:cs="Arial"/>
        </w:rPr>
        <w:t>en nur Steuerströme geschaltet. Dies bedeutet eine Spannungsversorgung bis die selbstständige Abschaltung des Funkgerätes erfolgt ist.</w:t>
      </w:r>
      <w:r w:rsidR="00271093">
        <w:rPr>
          <w:rFonts w:ascii="Arial" w:hAnsi="Arial" w:cs="Arial"/>
        </w:rPr>
        <w:t xml:space="preserve"> Die Spannungsversorgung der S/E Einheit ist dann zeitverzögert abzuschalten.</w:t>
      </w:r>
    </w:p>
    <w:p w14:paraId="673C2772" w14:textId="5B035DC6" w:rsidR="00891E8C" w:rsidRPr="0018760A" w:rsidRDefault="00891E8C" w:rsidP="00891E8C">
      <w:pPr>
        <w:rPr>
          <w:rFonts w:ascii="Arial" w:hAnsi="Arial" w:cs="Arial"/>
        </w:rPr>
      </w:pPr>
      <w:r w:rsidRPr="0018760A">
        <w:rPr>
          <w:rFonts w:ascii="Arial" w:hAnsi="Arial" w:cs="Arial"/>
        </w:rPr>
        <w:tab/>
      </w:r>
    </w:p>
    <w:p w14:paraId="7627D3B9"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9C23CF3" w14:textId="0F03FDE2" w:rsidR="00891E8C" w:rsidRPr="0018760A" w:rsidRDefault="00891E8C" w:rsidP="003D4290">
      <w:pPr>
        <w:pStyle w:val="berschrift2"/>
        <w:rPr>
          <w:rFonts w:ascii="Arial" w:hAnsi="Arial" w:cs="Arial"/>
        </w:rPr>
      </w:pPr>
      <w:proofErr w:type="spellStart"/>
      <w:r w:rsidRPr="0018760A">
        <w:rPr>
          <w:rFonts w:ascii="Arial" w:hAnsi="Arial" w:cs="Arial"/>
        </w:rPr>
        <w:t>Entstörfilter</w:t>
      </w:r>
      <w:proofErr w:type="spellEnd"/>
    </w:p>
    <w:p w14:paraId="7BA8E567" w14:textId="6E6D29ED" w:rsidR="00891E8C" w:rsidRPr="0018760A" w:rsidRDefault="00B11BDC" w:rsidP="00891E8C">
      <w:pPr>
        <w:rPr>
          <w:rFonts w:ascii="Arial" w:hAnsi="Arial" w:cs="Arial"/>
          <w:sz w:val="22"/>
        </w:rPr>
      </w:pPr>
      <w:r w:rsidRPr="0018760A">
        <w:rPr>
          <w:rFonts w:ascii="Arial" w:hAnsi="Arial" w:cs="Arial"/>
        </w:rPr>
        <w:t xml:space="preserve">Einbau eines beigestellten </w:t>
      </w:r>
      <w:proofErr w:type="spellStart"/>
      <w:r w:rsidRPr="0018760A">
        <w:rPr>
          <w:rFonts w:ascii="Arial" w:hAnsi="Arial" w:cs="Arial"/>
        </w:rPr>
        <w:t>Entstörfilters</w:t>
      </w:r>
      <w:proofErr w:type="spellEnd"/>
      <w:r w:rsidRPr="0018760A">
        <w:rPr>
          <w:rFonts w:ascii="Arial" w:hAnsi="Arial" w:cs="Arial"/>
        </w:rPr>
        <w:t xml:space="preserve"> für die Tetra-Funkanlage von der Fa. Baumeister und </w:t>
      </w:r>
      <w:proofErr w:type="spellStart"/>
      <w:r w:rsidRPr="0018760A">
        <w:rPr>
          <w:rFonts w:ascii="Arial" w:hAnsi="Arial" w:cs="Arial"/>
        </w:rPr>
        <w:t>Trabandt</w:t>
      </w:r>
      <w:proofErr w:type="spellEnd"/>
      <w:r w:rsidRPr="0018760A">
        <w:rPr>
          <w:rFonts w:ascii="Arial" w:hAnsi="Arial" w:cs="Arial"/>
        </w:rPr>
        <w:t xml:space="preserve"> vom Typ „EF-D 12V/20A</w:t>
      </w:r>
      <w:r w:rsidRPr="0018760A">
        <w:rPr>
          <w:rFonts w:ascii="Arial" w:hAnsi="Arial" w:cs="Arial"/>
          <w:sz w:val="22"/>
        </w:rPr>
        <w:t>.</w:t>
      </w:r>
      <w:r w:rsidR="00891E8C" w:rsidRPr="0018760A">
        <w:rPr>
          <w:rFonts w:ascii="Arial" w:hAnsi="Arial" w:cs="Arial"/>
        </w:rPr>
        <w:tab/>
      </w:r>
    </w:p>
    <w:p w14:paraId="1975AA4A" w14:textId="5F102D73"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70F2547E"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21294C0" w14:textId="055E63F4" w:rsidR="00891E8C" w:rsidRPr="0018760A" w:rsidRDefault="00891E8C" w:rsidP="003D4290">
      <w:pPr>
        <w:pStyle w:val="berschrift2"/>
        <w:rPr>
          <w:rFonts w:ascii="Arial" w:hAnsi="Arial" w:cs="Arial"/>
        </w:rPr>
      </w:pPr>
      <w:r w:rsidRPr="0018760A">
        <w:rPr>
          <w:rFonts w:ascii="Arial" w:hAnsi="Arial" w:cs="Arial"/>
        </w:rPr>
        <w:t>Funklautsprecher</w:t>
      </w:r>
    </w:p>
    <w:p w14:paraId="5F68F01B" w14:textId="2AAE6252" w:rsidR="00891E8C" w:rsidRPr="0018760A" w:rsidRDefault="00A30917" w:rsidP="00891E8C">
      <w:pPr>
        <w:rPr>
          <w:rFonts w:ascii="Arial" w:hAnsi="Arial" w:cs="Arial"/>
        </w:rPr>
      </w:pPr>
      <w:r w:rsidRPr="0018760A">
        <w:rPr>
          <w:rFonts w:ascii="Arial" w:hAnsi="Arial" w:cs="Arial"/>
        </w:rPr>
        <w:t>Lieferung und Einbau eines Funklautsprechers, welcher direkt an die S/E Einheit angeschlossen wird.</w:t>
      </w:r>
      <w:r w:rsidR="00891E8C" w:rsidRPr="0018760A">
        <w:rPr>
          <w:rFonts w:ascii="Arial" w:hAnsi="Arial" w:cs="Arial"/>
        </w:rPr>
        <w:t xml:space="preserve"> (Einbauort nach Absprache).</w:t>
      </w:r>
      <w:r w:rsidR="00891E8C" w:rsidRPr="0018760A">
        <w:rPr>
          <w:rFonts w:ascii="Arial" w:hAnsi="Arial" w:cs="Arial"/>
        </w:rPr>
        <w:tab/>
      </w:r>
    </w:p>
    <w:p w14:paraId="57D02322" w14:textId="7AEE139E" w:rsidR="00891E8C"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A738B16" w14:textId="5DAB9A0A" w:rsidR="008520E8" w:rsidRDefault="008520E8" w:rsidP="00891E8C">
      <w:pPr>
        <w:rPr>
          <w:rFonts w:ascii="Arial" w:hAnsi="Arial" w:cs="Arial"/>
        </w:rPr>
      </w:pPr>
    </w:p>
    <w:p w14:paraId="1B4163AD" w14:textId="3699A8DC" w:rsidR="008520E8" w:rsidRDefault="008520E8" w:rsidP="00891E8C">
      <w:pPr>
        <w:rPr>
          <w:rFonts w:ascii="Arial" w:hAnsi="Arial" w:cs="Arial"/>
        </w:rPr>
      </w:pPr>
    </w:p>
    <w:p w14:paraId="3FEFBE90" w14:textId="6B6E6E74" w:rsidR="008520E8" w:rsidRDefault="008520E8" w:rsidP="00891E8C">
      <w:pPr>
        <w:rPr>
          <w:rFonts w:ascii="Arial" w:hAnsi="Arial" w:cs="Arial"/>
        </w:rPr>
      </w:pPr>
    </w:p>
    <w:p w14:paraId="069057AC" w14:textId="6A801AF4" w:rsidR="008520E8" w:rsidRDefault="008520E8" w:rsidP="00891E8C">
      <w:pPr>
        <w:rPr>
          <w:rFonts w:ascii="Arial" w:hAnsi="Arial" w:cs="Arial"/>
        </w:rPr>
      </w:pPr>
    </w:p>
    <w:p w14:paraId="4F96E8B1" w14:textId="6B69B746" w:rsidR="008520E8" w:rsidRDefault="008520E8" w:rsidP="00891E8C">
      <w:pPr>
        <w:rPr>
          <w:rFonts w:ascii="Arial" w:hAnsi="Arial" w:cs="Arial"/>
        </w:rPr>
      </w:pPr>
    </w:p>
    <w:p w14:paraId="51A8E4A0" w14:textId="5757B30D" w:rsidR="008520E8" w:rsidRDefault="008520E8" w:rsidP="00891E8C">
      <w:pPr>
        <w:rPr>
          <w:rFonts w:ascii="Arial" w:hAnsi="Arial" w:cs="Arial"/>
        </w:rPr>
      </w:pPr>
    </w:p>
    <w:p w14:paraId="6C30D8F2" w14:textId="77777777" w:rsidR="002175A7" w:rsidRDefault="002175A7" w:rsidP="00891E8C">
      <w:pPr>
        <w:rPr>
          <w:rFonts w:ascii="Arial" w:hAnsi="Arial" w:cs="Arial"/>
        </w:rPr>
      </w:pPr>
    </w:p>
    <w:p w14:paraId="28FFA172" w14:textId="77777777" w:rsidR="002175A7" w:rsidRDefault="002175A7" w:rsidP="00891E8C">
      <w:pPr>
        <w:rPr>
          <w:rFonts w:ascii="Arial" w:hAnsi="Arial" w:cs="Arial"/>
        </w:rPr>
      </w:pPr>
    </w:p>
    <w:p w14:paraId="71E14AAF" w14:textId="77777777" w:rsidR="002175A7" w:rsidRDefault="002175A7" w:rsidP="00891E8C">
      <w:pPr>
        <w:rPr>
          <w:rFonts w:ascii="Arial" w:hAnsi="Arial" w:cs="Arial"/>
        </w:rPr>
      </w:pPr>
    </w:p>
    <w:p w14:paraId="6AFB0539" w14:textId="77777777" w:rsidR="002175A7" w:rsidRDefault="002175A7" w:rsidP="00891E8C">
      <w:pPr>
        <w:rPr>
          <w:rFonts w:ascii="Arial" w:hAnsi="Arial" w:cs="Arial"/>
        </w:rPr>
      </w:pPr>
    </w:p>
    <w:p w14:paraId="3B043A0B" w14:textId="77777777" w:rsidR="002175A7" w:rsidRDefault="002175A7" w:rsidP="00891E8C">
      <w:pPr>
        <w:rPr>
          <w:rFonts w:ascii="Arial" w:hAnsi="Arial" w:cs="Arial"/>
        </w:rPr>
      </w:pPr>
    </w:p>
    <w:p w14:paraId="2C3385D9" w14:textId="77777777" w:rsidR="002175A7" w:rsidRDefault="002175A7" w:rsidP="00891E8C">
      <w:pPr>
        <w:rPr>
          <w:rFonts w:ascii="Arial" w:hAnsi="Arial" w:cs="Arial"/>
        </w:rPr>
      </w:pPr>
    </w:p>
    <w:p w14:paraId="4FA2A51B" w14:textId="77777777" w:rsidR="002175A7" w:rsidRDefault="002175A7" w:rsidP="00891E8C">
      <w:pPr>
        <w:rPr>
          <w:rFonts w:ascii="Arial" w:hAnsi="Arial" w:cs="Arial"/>
        </w:rPr>
      </w:pPr>
    </w:p>
    <w:p w14:paraId="2DA4DD65" w14:textId="77777777" w:rsidR="002175A7" w:rsidRDefault="002175A7" w:rsidP="00891E8C">
      <w:pPr>
        <w:rPr>
          <w:rFonts w:ascii="Arial" w:hAnsi="Arial" w:cs="Arial"/>
        </w:rPr>
      </w:pPr>
    </w:p>
    <w:p w14:paraId="28CE2457" w14:textId="77777777" w:rsidR="002175A7" w:rsidRDefault="002175A7" w:rsidP="00891E8C">
      <w:pPr>
        <w:rPr>
          <w:rFonts w:ascii="Arial" w:hAnsi="Arial" w:cs="Arial"/>
        </w:rPr>
      </w:pPr>
    </w:p>
    <w:p w14:paraId="5A7CED43" w14:textId="05A700A1" w:rsidR="008520E8" w:rsidRDefault="008520E8" w:rsidP="00891E8C">
      <w:pPr>
        <w:rPr>
          <w:rFonts w:ascii="Arial" w:hAnsi="Arial" w:cs="Arial"/>
        </w:rPr>
      </w:pPr>
    </w:p>
    <w:p w14:paraId="7B754CE1" w14:textId="77777777" w:rsidR="00891E8C" w:rsidRPr="0018760A" w:rsidRDefault="00891E8C" w:rsidP="003D4290">
      <w:pPr>
        <w:pStyle w:val="berschrift1"/>
        <w:rPr>
          <w:rFonts w:ascii="Arial" w:hAnsi="Arial" w:cs="Arial"/>
        </w:rPr>
      </w:pPr>
      <w:r w:rsidRPr="0018760A">
        <w:rPr>
          <w:rFonts w:ascii="Arial" w:hAnsi="Arial" w:cs="Arial"/>
        </w:rPr>
        <w:lastRenderedPageBreak/>
        <w:t>Sondersignalanlage / Warnanlage:</w:t>
      </w:r>
    </w:p>
    <w:p w14:paraId="5E135CA1"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BA06262"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7D5874C" w14:textId="5308C485" w:rsidR="00891E8C" w:rsidRPr="0018760A" w:rsidRDefault="00891E8C" w:rsidP="003D4290">
      <w:pPr>
        <w:pStyle w:val="berschrift2"/>
        <w:rPr>
          <w:rFonts w:ascii="Arial" w:hAnsi="Arial" w:cs="Arial"/>
        </w:rPr>
      </w:pPr>
      <w:r w:rsidRPr="0018760A">
        <w:rPr>
          <w:rFonts w:ascii="Arial" w:hAnsi="Arial" w:cs="Arial"/>
        </w:rPr>
        <w:t>Blaulicht</w:t>
      </w:r>
    </w:p>
    <w:p w14:paraId="45B43D49" w14:textId="44871CF6" w:rsidR="00891E8C" w:rsidRPr="0018760A" w:rsidRDefault="00891E8C" w:rsidP="00891E8C">
      <w:pPr>
        <w:rPr>
          <w:rFonts w:ascii="Arial" w:hAnsi="Arial" w:cs="Arial"/>
        </w:rPr>
      </w:pPr>
      <w:r w:rsidRPr="0018760A">
        <w:rPr>
          <w:rFonts w:ascii="Arial" w:hAnsi="Arial" w:cs="Arial"/>
        </w:rPr>
        <w:t>Es ist ein Magnetblaulicht in LED-Technik zu liefern und zu montieren</w:t>
      </w:r>
      <w:r w:rsidR="00EF28BD" w:rsidRPr="0018760A">
        <w:rPr>
          <w:rFonts w:ascii="Arial" w:hAnsi="Arial" w:cs="Arial"/>
        </w:rPr>
        <w:t xml:space="preserve"> (z. B. Hänsch </w:t>
      </w:r>
      <w:proofErr w:type="spellStart"/>
      <w:r w:rsidR="00EF28BD" w:rsidRPr="0018760A">
        <w:rPr>
          <w:rFonts w:ascii="Arial" w:hAnsi="Arial" w:cs="Arial"/>
        </w:rPr>
        <w:t>Movia</w:t>
      </w:r>
      <w:proofErr w:type="spellEnd"/>
      <w:r w:rsidR="00EF28BD" w:rsidRPr="0018760A">
        <w:rPr>
          <w:rFonts w:ascii="Arial" w:hAnsi="Arial" w:cs="Arial"/>
        </w:rPr>
        <w:t xml:space="preserve"> LED)</w:t>
      </w:r>
      <w:r w:rsidRPr="0018760A">
        <w:rPr>
          <w:rFonts w:ascii="Arial" w:hAnsi="Arial" w:cs="Arial"/>
        </w:rPr>
        <w:t xml:space="preserve">. </w:t>
      </w:r>
    </w:p>
    <w:p w14:paraId="2E9FE8B8" w14:textId="77777777" w:rsidR="00891E8C" w:rsidRPr="0018760A" w:rsidRDefault="00891E8C" w:rsidP="00891E8C">
      <w:pPr>
        <w:rPr>
          <w:rFonts w:ascii="Arial" w:hAnsi="Arial" w:cs="Arial"/>
        </w:rPr>
      </w:pPr>
    </w:p>
    <w:p w14:paraId="47AFB475" w14:textId="39DFA09A" w:rsidR="00891E8C" w:rsidRPr="0018760A" w:rsidRDefault="00891E8C" w:rsidP="00891E8C">
      <w:pPr>
        <w:rPr>
          <w:rFonts w:ascii="Arial" w:hAnsi="Arial" w:cs="Arial"/>
        </w:rPr>
      </w:pPr>
      <w:r w:rsidRPr="0018760A">
        <w:rPr>
          <w:rFonts w:ascii="Arial" w:hAnsi="Arial" w:cs="Arial"/>
        </w:rPr>
        <w:t>Ein Spiralkabel mit</w:t>
      </w:r>
      <w:r w:rsidR="003D4290" w:rsidRPr="0018760A">
        <w:rPr>
          <w:rFonts w:ascii="Arial" w:hAnsi="Arial" w:cs="Arial"/>
        </w:rPr>
        <w:t xml:space="preserve"> Winkelstecker ist bereits ange</w:t>
      </w:r>
      <w:r w:rsidRPr="0018760A">
        <w:rPr>
          <w:rFonts w:ascii="Arial" w:hAnsi="Arial" w:cs="Arial"/>
        </w:rPr>
        <w:t xml:space="preserve">schlossen. </w:t>
      </w:r>
    </w:p>
    <w:p w14:paraId="3AAACFA2" w14:textId="77777777" w:rsidR="00891E8C" w:rsidRPr="0018760A" w:rsidRDefault="00891E8C" w:rsidP="00891E8C">
      <w:pPr>
        <w:rPr>
          <w:rFonts w:ascii="Arial" w:hAnsi="Arial" w:cs="Arial"/>
        </w:rPr>
      </w:pPr>
    </w:p>
    <w:p w14:paraId="45EC5F9B" w14:textId="77777777" w:rsidR="00891E8C" w:rsidRPr="0018760A" w:rsidRDefault="00891E8C" w:rsidP="00891E8C">
      <w:pPr>
        <w:rPr>
          <w:rFonts w:ascii="Arial" w:hAnsi="Arial" w:cs="Arial"/>
        </w:rPr>
      </w:pPr>
      <w:r w:rsidRPr="0018760A">
        <w:rPr>
          <w:rFonts w:ascii="Arial" w:hAnsi="Arial" w:cs="Arial"/>
        </w:rPr>
        <w:t xml:space="preserve">Die Steckdose wird im Bereich der B-Säule, außerhalb des Wirkbereiches eines evtl. Airbags, montiert. </w:t>
      </w:r>
    </w:p>
    <w:p w14:paraId="181C8A6A" w14:textId="77777777" w:rsidR="00891E8C" w:rsidRPr="0018760A" w:rsidRDefault="00891E8C" w:rsidP="00891E8C">
      <w:pPr>
        <w:rPr>
          <w:rFonts w:ascii="Arial" w:hAnsi="Arial" w:cs="Arial"/>
        </w:rPr>
      </w:pPr>
    </w:p>
    <w:p w14:paraId="4ABB4978" w14:textId="2ED3B48E" w:rsidR="00A775E4" w:rsidRPr="0018760A" w:rsidRDefault="00891E8C" w:rsidP="00891E8C">
      <w:pPr>
        <w:rPr>
          <w:rFonts w:ascii="Arial" w:hAnsi="Arial" w:cs="Arial"/>
        </w:rPr>
      </w:pPr>
      <w:r w:rsidRPr="0018760A">
        <w:rPr>
          <w:rFonts w:ascii="Arial" w:hAnsi="Arial" w:cs="Arial"/>
        </w:rPr>
        <w:t xml:space="preserve">Die </w:t>
      </w:r>
      <w:proofErr w:type="spellStart"/>
      <w:r w:rsidRPr="0018760A">
        <w:rPr>
          <w:rFonts w:ascii="Arial" w:hAnsi="Arial" w:cs="Arial"/>
        </w:rPr>
        <w:t>Haubenfarbe</w:t>
      </w:r>
      <w:proofErr w:type="spellEnd"/>
      <w:r w:rsidRPr="0018760A">
        <w:rPr>
          <w:rFonts w:ascii="Arial" w:hAnsi="Arial" w:cs="Arial"/>
        </w:rPr>
        <w:t xml:space="preserve"> ist blau</w:t>
      </w:r>
      <w:r w:rsidR="00EF28BD" w:rsidRPr="0018760A">
        <w:rPr>
          <w:rFonts w:ascii="Arial" w:hAnsi="Arial" w:cs="Arial"/>
        </w:rPr>
        <w:t>.</w:t>
      </w:r>
      <w:r w:rsidR="008520E8">
        <w:rPr>
          <w:rFonts w:ascii="Arial" w:hAnsi="Arial" w:cs="Arial"/>
        </w:rPr>
        <w:t xml:space="preserve"> </w:t>
      </w:r>
    </w:p>
    <w:p w14:paraId="72EB79F7" w14:textId="77777777" w:rsidR="00A775E4" w:rsidRPr="0018760A" w:rsidRDefault="00A775E4" w:rsidP="00891E8C">
      <w:pPr>
        <w:rPr>
          <w:rFonts w:ascii="Arial" w:hAnsi="Arial" w:cs="Arial"/>
        </w:rPr>
      </w:pPr>
    </w:p>
    <w:p w14:paraId="50769CDF" w14:textId="77777777" w:rsidR="00891E8C" w:rsidRPr="0018760A" w:rsidRDefault="00891E8C" w:rsidP="00891E8C">
      <w:pPr>
        <w:rPr>
          <w:rFonts w:ascii="Arial" w:hAnsi="Arial" w:cs="Arial"/>
        </w:rPr>
      </w:pPr>
      <w:r w:rsidRPr="0018760A">
        <w:rPr>
          <w:rFonts w:ascii="Arial" w:hAnsi="Arial" w:cs="Arial"/>
        </w:rPr>
        <w:t>Hinweis:</w:t>
      </w:r>
    </w:p>
    <w:p w14:paraId="716CF9FD" w14:textId="5B8B4904" w:rsidR="00891E8C" w:rsidRPr="0018760A" w:rsidRDefault="00891E8C" w:rsidP="00891E8C">
      <w:pPr>
        <w:rPr>
          <w:rFonts w:ascii="Arial" w:hAnsi="Arial" w:cs="Arial"/>
        </w:rPr>
      </w:pPr>
      <w:r w:rsidRPr="0018760A">
        <w:rPr>
          <w:rFonts w:ascii="Arial" w:hAnsi="Arial" w:cs="Arial"/>
        </w:rPr>
        <w:t>Das Blaulicht wird in einem für den Fahrer leicht zugänglichen Bereich des Fahrzeuges siche</w:t>
      </w:r>
      <w:r w:rsidR="003D4290" w:rsidRPr="0018760A">
        <w:rPr>
          <w:rFonts w:ascii="Arial" w:hAnsi="Arial" w:cs="Arial"/>
        </w:rPr>
        <w:t>r (kein herum rollen) gelagert. Lagerort nach Absprache mit dem Auftraggeber.</w:t>
      </w:r>
    </w:p>
    <w:p w14:paraId="546310B3" w14:textId="730A2D65" w:rsidR="00891E8C" w:rsidRPr="0018760A" w:rsidRDefault="00DD4D07" w:rsidP="00891E8C">
      <w:pPr>
        <w:rPr>
          <w:rFonts w:ascii="Arial" w:hAnsi="Arial" w:cs="Arial"/>
        </w:rPr>
      </w:pPr>
      <w:r w:rsidRPr="0018760A">
        <w:rPr>
          <w:rFonts w:ascii="Arial" w:hAnsi="Arial" w:cs="Arial"/>
        </w:rPr>
        <w:tab/>
      </w:r>
    </w:p>
    <w:p w14:paraId="72EAFFC6"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78478AB" w14:textId="5320FFFF" w:rsidR="00891E8C" w:rsidRPr="0018760A" w:rsidRDefault="00891E8C" w:rsidP="003D4290">
      <w:pPr>
        <w:pStyle w:val="berschrift2"/>
        <w:rPr>
          <w:rFonts w:ascii="Arial" w:hAnsi="Arial" w:cs="Arial"/>
        </w:rPr>
      </w:pPr>
      <w:r w:rsidRPr="0018760A">
        <w:rPr>
          <w:rFonts w:ascii="Arial" w:hAnsi="Arial" w:cs="Arial"/>
        </w:rPr>
        <w:t>Sondersignalanlage</w:t>
      </w:r>
    </w:p>
    <w:p w14:paraId="30162990" w14:textId="1EBAB3F7" w:rsidR="00891E8C" w:rsidRPr="0018760A" w:rsidRDefault="00891E8C" w:rsidP="00891E8C">
      <w:pPr>
        <w:rPr>
          <w:rFonts w:ascii="Arial" w:hAnsi="Arial" w:cs="Arial"/>
        </w:rPr>
      </w:pPr>
      <w:r w:rsidRPr="0018760A">
        <w:rPr>
          <w:rFonts w:ascii="Arial" w:hAnsi="Arial" w:cs="Arial"/>
        </w:rPr>
        <w:t xml:space="preserve">Lieferung und </w:t>
      </w:r>
      <w:r w:rsidR="003D4290" w:rsidRPr="0018760A">
        <w:rPr>
          <w:rFonts w:ascii="Arial" w:hAnsi="Arial" w:cs="Arial"/>
        </w:rPr>
        <w:t>Montage einer verdeckten Sonder</w:t>
      </w:r>
      <w:r w:rsidRPr="0018760A">
        <w:rPr>
          <w:rFonts w:ascii="Arial" w:hAnsi="Arial" w:cs="Arial"/>
        </w:rPr>
        <w:t xml:space="preserve">signalanlage mit zwei separaten Lautsprechern. </w:t>
      </w:r>
    </w:p>
    <w:p w14:paraId="5D455373" w14:textId="77777777" w:rsidR="00891E8C" w:rsidRPr="0018760A" w:rsidRDefault="00891E8C" w:rsidP="00891E8C">
      <w:pPr>
        <w:rPr>
          <w:rFonts w:ascii="Arial" w:hAnsi="Arial" w:cs="Arial"/>
        </w:rPr>
      </w:pPr>
    </w:p>
    <w:p w14:paraId="479F5053" w14:textId="7F034ACD" w:rsidR="00891E8C" w:rsidRPr="0018760A" w:rsidRDefault="00891E8C" w:rsidP="00891E8C">
      <w:pPr>
        <w:rPr>
          <w:rFonts w:ascii="Arial" w:hAnsi="Arial" w:cs="Arial"/>
        </w:rPr>
      </w:pPr>
      <w:r w:rsidRPr="0018760A">
        <w:rPr>
          <w:rFonts w:ascii="Arial" w:hAnsi="Arial" w:cs="Arial"/>
        </w:rPr>
        <w:t>Die Lautsprecher sind verdeckt im vorderen Bereich des Fahrzeuges, frei abstra</w:t>
      </w:r>
      <w:r w:rsidR="008520E8">
        <w:rPr>
          <w:rFonts w:ascii="Arial" w:hAnsi="Arial" w:cs="Arial"/>
        </w:rPr>
        <w:t>hlend nach vorne, zu montieren.</w:t>
      </w:r>
    </w:p>
    <w:p w14:paraId="45D9490F" w14:textId="522EA9B8"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p>
    <w:p w14:paraId="3C633548"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BD4942C" w14:textId="3E2CE575" w:rsidR="00891E8C" w:rsidRPr="0018760A" w:rsidRDefault="007D4BF9" w:rsidP="003D4290">
      <w:pPr>
        <w:pStyle w:val="berschrift2"/>
        <w:rPr>
          <w:rFonts w:ascii="Arial" w:hAnsi="Arial" w:cs="Arial"/>
        </w:rPr>
      </w:pPr>
      <w:r w:rsidRPr="007D4BF9">
        <w:rPr>
          <w:rFonts w:ascii="Arial" w:hAnsi="Arial" w:cs="Arial"/>
          <w:highlight w:val="yellow"/>
        </w:rPr>
        <w:t>Optional:</w:t>
      </w:r>
      <w:r>
        <w:rPr>
          <w:rFonts w:ascii="Arial" w:hAnsi="Arial" w:cs="Arial"/>
        </w:rPr>
        <w:t xml:space="preserve"> </w:t>
      </w:r>
      <w:proofErr w:type="spellStart"/>
      <w:r w:rsidR="00891E8C" w:rsidRPr="0018760A">
        <w:rPr>
          <w:rFonts w:ascii="Arial" w:hAnsi="Arial" w:cs="Arial"/>
        </w:rPr>
        <w:t>Frontblitzer</w:t>
      </w:r>
      <w:proofErr w:type="spellEnd"/>
    </w:p>
    <w:p w14:paraId="65454003" w14:textId="59D094CF" w:rsidR="00891E8C" w:rsidRPr="0018760A" w:rsidRDefault="00891E8C" w:rsidP="00891E8C">
      <w:pPr>
        <w:rPr>
          <w:rFonts w:ascii="Arial" w:hAnsi="Arial" w:cs="Arial"/>
        </w:rPr>
      </w:pPr>
      <w:r w:rsidRPr="0018760A">
        <w:rPr>
          <w:rFonts w:ascii="Arial" w:hAnsi="Arial" w:cs="Arial"/>
        </w:rPr>
        <w:t xml:space="preserve">Lieferung und Montage von zwei </w:t>
      </w:r>
      <w:proofErr w:type="spellStart"/>
      <w:r w:rsidRPr="0018760A">
        <w:rPr>
          <w:rFonts w:ascii="Arial" w:hAnsi="Arial" w:cs="Arial"/>
        </w:rPr>
        <w:t>Frontblitzern</w:t>
      </w:r>
      <w:proofErr w:type="spellEnd"/>
      <w:r w:rsidR="003D4290" w:rsidRPr="0018760A">
        <w:rPr>
          <w:rFonts w:ascii="Arial" w:hAnsi="Arial" w:cs="Arial"/>
        </w:rPr>
        <w:t xml:space="preserve"> Typ Sputnik SL</w:t>
      </w:r>
      <w:r w:rsidRPr="0018760A">
        <w:rPr>
          <w:rFonts w:ascii="Arial" w:hAnsi="Arial" w:cs="Arial"/>
        </w:rPr>
        <w:t xml:space="preserve"> (LED-Technik) im Kühlergrill verdeckt montiert.</w:t>
      </w:r>
    </w:p>
    <w:p w14:paraId="2CB59FBD" w14:textId="77777777" w:rsidR="00891E8C" w:rsidRPr="0018760A" w:rsidRDefault="00891E8C" w:rsidP="00891E8C">
      <w:pPr>
        <w:rPr>
          <w:rFonts w:ascii="Arial" w:hAnsi="Arial" w:cs="Arial"/>
        </w:rPr>
      </w:pPr>
    </w:p>
    <w:p w14:paraId="48AD0C64" w14:textId="77777777" w:rsidR="007D4BF9" w:rsidRDefault="00891E8C" w:rsidP="00891E8C">
      <w:pPr>
        <w:rPr>
          <w:rFonts w:ascii="Arial" w:hAnsi="Arial" w:cs="Arial"/>
        </w:rPr>
      </w:pPr>
      <w:r w:rsidRPr="0018760A">
        <w:rPr>
          <w:rFonts w:ascii="Arial" w:hAnsi="Arial" w:cs="Arial"/>
        </w:rPr>
        <w:t>Diese dürfen nur laufen, sobald da</w:t>
      </w:r>
      <w:r w:rsidR="00EF28BD" w:rsidRPr="0018760A">
        <w:rPr>
          <w:rFonts w:ascii="Arial" w:hAnsi="Arial" w:cs="Arial"/>
        </w:rPr>
        <w:t>s Blaulicht eingeschaltet ist.</w:t>
      </w:r>
      <w:r w:rsidR="00EF28BD" w:rsidRPr="0018760A">
        <w:rPr>
          <w:rFonts w:ascii="Arial" w:hAnsi="Arial" w:cs="Arial"/>
        </w:rPr>
        <w:tab/>
      </w:r>
    </w:p>
    <w:p w14:paraId="6407BC4C" w14:textId="5B6B912B" w:rsidR="00891E8C" w:rsidRPr="0018760A" w:rsidRDefault="00891E8C" w:rsidP="00891E8C">
      <w:pPr>
        <w:rPr>
          <w:rFonts w:ascii="Arial" w:hAnsi="Arial" w:cs="Arial"/>
        </w:rPr>
      </w:pPr>
      <w:r w:rsidRPr="0018760A">
        <w:rPr>
          <w:rFonts w:ascii="Arial" w:hAnsi="Arial" w:cs="Arial"/>
        </w:rPr>
        <w:tab/>
      </w:r>
    </w:p>
    <w:p w14:paraId="44FFE9CA"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7CF8F25" w14:textId="76D7B0DE" w:rsidR="00891E8C" w:rsidRPr="0018760A" w:rsidRDefault="007D4BF9" w:rsidP="003D4290">
      <w:pPr>
        <w:pStyle w:val="berschrift2"/>
        <w:rPr>
          <w:rFonts w:ascii="Arial" w:hAnsi="Arial" w:cs="Arial"/>
        </w:rPr>
      </w:pPr>
      <w:r w:rsidRPr="007D4BF9">
        <w:rPr>
          <w:rFonts w:ascii="Arial" w:hAnsi="Arial" w:cs="Arial"/>
          <w:highlight w:val="yellow"/>
        </w:rPr>
        <w:t>Optional:</w:t>
      </w:r>
      <w:r>
        <w:rPr>
          <w:rFonts w:ascii="Arial" w:hAnsi="Arial" w:cs="Arial"/>
        </w:rPr>
        <w:t xml:space="preserve"> </w:t>
      </w:r>
      <w:r w:rsidR="00891E8C" w:rsidRPr="0018760A">
        <w:rPr>
          <w:rFonts w:ascii="Arial" w:hAnsi="Arial" w:cs="Arial"/>
        </w:rPr>
        <w:t>Heckwarnleuchte</w:t>
      </w:r>
    </w:p>
    <w:p w14:paraId="2AF53595" w14:textId="558AAC1B" w:rsidR="009C34F2" w:rsidRPr="0018760A" w:rsidRDefault="00891E8C" w:rsidP="00891E8C">
      <w:pPr>
        <w:rPr>
          <w:rFonts w:ascii="Arial" w:hAnsi="Arial" w:cs="Arial"/>
        </w:rPr>
      </w:pPr>
      <w:r w:rsidRPr="0018760A">
        <w:rPr>
          <w:rFonts w:ascii="Arial" w:hAnsi="Arial" w:cs="Arial"/>
        </w:rPr>
        <w:t>Lieferung und Montage zweier Kennleuchten in LED-Technik in der Heckklappe (z.B. Fa. Hänsch).</w:t>
      </w:r>
    </w:p>
    <w:p w14:paraId="48F5CEDB" w14:textId="77777777" w:rsidR="00891E8C" w:rsidRPr="0018760A" w:rsidRDefault="00891E8C" w:rsidP="00891E8C">
      <w:pPr>
        <w:rPr>
          <w:rFonts w:ascii="Arial" w:hAnsi="Arial" w:cs="Arial"/>
        </w:rPr>
      </w:pPr>
    </w:p>
    <w:p w14:paraId="7AAFBEF3" w14:textId="77777777" w:rsidR="00266A86" w:rsidRDefault="00891E8C" w:rsidP="00891E8C">
      <w:pPr>
        <w:rPr>
          <w:rFonts w:ascii="Arial" w:hAnsi="Arial" w:cs="Arial"/>
        </w:rPr>
      </w:pPr>
      <w:r w:rsidRPr="0018760A">
        <w:rPr>
          <w:rFonts w:ascii="Arial" w:hAnsi="Arial" w:cs="Arial"/>
        </w:rPr>
        <w:t xml:space="preserve">Die Heckwarnleuchten schalten sich durch das Öffnen der Kofferraumklappe bei laufendem </w:t>
      </w:r>
      <w:r w:rsidR="003D4290" w:rsidRPr="0018760A">
        <w:rPr>
          <w:rFonts w:ascii="Arial" w:hAnsi="Arial" w:cs="Arial"/>
        </w:rPr>
        <w:t>Blaulicht selbständig mit ein.</w:t>
      </w:r>
    </w:p>
    <w:p w14:paraId="4B4288BA" w14:textId="77777777" w:rsidR="00266A86" w:rsidRDefault="00266A86" w:rsidP="00266A86">
      <w:pPr>
        <w:pStyle w:val="berschrift2"/>
        <w:numPr>
          <w:ilvl w:val="0"/>
          <w:numId w:val="0"/>
        </w:numPr>
        <w:rPr>
          <w:rFonts w:ascii="Arial" w:hAnsi="Arial" w:cs="Arial"/>
        </w:rPr>
      </w:pPr>
    </w:p>
    <w:p w14:paraId="25D4BEA8" w14:textId="6D222903" w:rsidR="00266A86" w:rsidRPr="00C7043E" w:rsidRDefault="00266A86" w:rsidP="00C7043E">
      <w:pPr>
        <w:pStyle w:val="berschrift2"/>
        <w:rPr>
          <w:rFonts w:ascii="Arial" w:hAnsi="Arial" w:cs="Arial"/>
        </w:rPr>
      </w:pPr>
      <w:r w:rsidRPr="00C7043E">
        <w:rPr>
          <w:rFonts w:ascii="Arial" w:hAnsi="Arial" w:cs="Arial"/>
          <w:noProof/>
          <w:lang w:eastAsia="de-DE"/>
        </w:rPr>
        <mc:AlternateContent>
          <mc:Choice Requires="wps">
            <w:drawing>
              <wp:anchor distT="0" distB="0" distL="114300" distR="114300" simplePos="0" relativeHeight="251659264" behindDoc="0" locked="0" layoutInCell="1" allowOverlap="1" wp14:anchorId="528C5A9D" wp14:editId="402F6FF5">
                <wp:simplePos x="0" y="0"/>
                <wp:positionH relativeFrom="column">
                  <wp:posOffset>4411403</wp:posOffset>
                </wp:positionH>
                <wp:positionV relativeFrom="paragraph">
                  <wp:posOffset>103794</wp:posOffset>
                </wp:positionV>
                <wp:extent cx="1504603" cy="257694"/>
                <wp:effectExtent l="0" t="0" r="19685" b="28575"/>
                <wp:wrapNone/>
                <wp:docPr id="1" name="Rechteck 1"/>
                <wp:cNvGraphicFramePr/>
                <a:graphic xmlns:a="http://schemas.openxmlformats.org/drawingml/2006/main">
                  <a:graphicData uri="http://schemas.microsoft.com/office/word/2010/wordprocessingShape">
                    <wps:wsp>
                      <wps:cNvSpPr/>
                      <wps:spPr>
                        <a:xfrm>
                          <a:off x="0" y="0"/>
                          <a:ext cx="1504603" cy="257694"/>
                        </a:xfrm>
                        <a:prstGeom prst="rect">
                          <a:avLst/>
                        </a:prstGeom>
                      </wps:spPr>
                      <wps:style>
                        <a:lnRef idx="2">
                          <a:schemeClr val="dk1"/>
                        </a:lnRef>
                        <a:fillRef idx="1">
                          <a:schemeClr val="lt1"/>
                        </a:fillRef>
                        <a:effectRef idx="0">
                          <a:schemeClr val="dk1"/>
                        </a:effectRef>
                        <a:fontRef idx="minor">
                          <a:schemeClr val="dk1"/>
                        </a:fontRef>
                      </wps:style>
                      <wps:txbx>
                        <w:txbxContent>
                          <w:p w14:paraId="19D29F21" w14:textId="76E6E1F7" w:rsidR="005E6A18" w:rsidRPr="00266A86" w:rsidRDefault="005E6A18" w:rsidP="00266A86">
                            <w:pPr>
                              <w:ind w:left="1416"/>
                              <w:jc w:val="center"/>
                              <w:rPr>
                                <w:rFonts w:ascii="Arial" w:hAnsi="Arial" w:cs="Arial"/>
                                <w:b/>
                              </w:rPr>
                            </w:pPr>
                            <w:r w:rsidRPr="00266A86">
                              <w:rPr>
                                <w:rFonts w:ascii="Arial" w:hAnsi="Arial" w:cs="Arial"/>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w14:anchorId="528C5A9D" id="Rechteck 1" o:spid="_x0000_s1026" style="position:absolute;left:0;text-align:left;margin-left:347.35pt;margin-top:8.15pt;width:118.45pt;height:20.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" fillcolor="white [3201]" strokecolor="black [3200]" strokeweight="1pt">
                <v:textbox>
                  <w:txbxContent>
                    <w:p w14:paraId="19D29F21" w14:textId="76E6E1F7" w:rsidR="005E6A18" w:rsidRPr="00266A86" w:rsidRDefault="005E6A18" w:rsidP="00266A86">
                      <w:pPr>
                        <w:ind w:left="1416"/>
                        <w:jc w:val="center"/>
                        <w:rPr>
                          <w:rFonts w:ascii="Arial" w:hAnsi="Arial" w:cs="Arial"/>
                          <w:b/>
                        </w:rPr>
                      </w:pPr>
                      <w:r w:rsidRPr="00266A86">
                        <w:rPr>
                          <w:rFonts w:ascii="Arial" w:hAnsi="Arial" w:cs="Arial"/>
                          <w:b/>
                        </w:rPr>
                        <w:t>€</w:t>
                      </w:r>
                    </w:p>
                  </w:txbxContent>
                </v:textbox>
              </v:rect>
            </w:pict>
          </mc:Fallback>
        </mc:AlternateContent>
      </w:r>
      <w:r w:rsidRPr="00C7043E">
        <w:rPr>
          <w:rFonts w:ascii="Arial" w:hAnsi="Arial" w:cs="Arial"/>
        </w:rPr>
        <w:t xml:space="preserve">Bedieneinheit </w:t>
      </w:r>
    </w:p>
    <w:p w14:paraId="39A783AB" w14:textId="5CFB1769" w:rsidR="00266A86" w:rsidRPr="00266A86" w:rsidRDefault="00266A86" w:rsidP="00266A86">
      <w:pPr>
        <w:rPr>
          <w:rFonts w:ascii="Arial" w:hAnsi="Arial" w:cs="Arial"/>
        </w:rPr>
      </w:pPr>
      <w:r w:rsidRPr="00266A86">
        <w:rPr>
          <w:rFonts w:ascii="Arial" w:hAnsi="Arial" w:cs="Arial"/>
        </w:rPr>
        <w:t xml:space="preserve">Lieferung und Einbau der Bedieneinheit für die Sondersignalanlage und </w:t>
      </w:r>
      <w:r>
        <w:rPr>
          <w:rFonts w:ascii="Arial" w:hAnsi="Arial" w:cs="Arial"/>
        </w:rPr>
        <w:t xml:space="preserve">der </w:t>
      </w:r>
      <w:r w:rsidRPr="00266A86">
        <w:rPr>
          <w:rFonts w:ascii="Arial" w:hAnsi="Arial" w:cs="Arial"/>
        </w:rPr>
        <w:t>sonstigen Warnleuchten. Ebenfalls wird der Funkhauptschalter in dieser Einheit mit verbaut. Montageort nach Absprache möglichst in der Mittelkonsole.</w:t>
      </w:r>
    </w:p>
    <w:p w14:paraId="180D90C0" w14:textId="433D683D" w:rsidR="00891E8C" w:rsidRPr="0018760A" w:rsidRDefault="003D4290" w:rsidP="00891E8C">
      <w:pPr>
        <w:rPr>
          <w:rFonts w:ascii="Arial" w:hAnsi="Arial" w:cs="Arial"/>
        </w:rPr>
      </w:pPr>
      <w:r w:rsidRPr="0018760A">
        <w:rPr>
          <w:rFonts w:ascii="Arial" w:hAnsi="Arial" w:cs="Arial"/>
        </w:rPr>
        <w:tab/>
      </w:r>
      <w:r w:rsidR="00891E8C" w:rsidRPr="0018760A">
        <w:rPr>
          <w:rFonts w:ascii="Arial" w:hAnsi="Arial" w:cs="Arial"/>
        </w:rPr>
        <w:tab/>
      </w:r>
      <w:r w:rsidR="00891E8C" w:rsidRPr="0018760A">
        <w:rPr>
          <w:rFonts w:ascii="Arial" w:hAnsi="Arial" w:cs="Arial"/>
        </w:rPr>
        <w:tab/>
      </w:r>
    </w:p>
    <w:p w14:paraId="5A7EAC4C" w14:textId="77777777" w:rsidR="00891E8C" w:rsidRPr="0018760A" w:rsidRDefault="00891E8C" w:rsidP="003D4290">
      <w:pPr>
        <w:pStyle w:val="berschrift1"/>
        <w:rPr>
          <w:rFonts w:ascii="Arial" w:hAnsi="Arial" w:cs="Arial"/>
        </w:rPr>
      </w:pPr>
      <w:r w:rsidRPr="0018760A">
        <w:rPr>
          <w:rFonts w:ascii="Arial" w:hAnsi="Arial" w:cs="Arial"/>
        </w:rPr>
        <w:t>Sonstiges:</w:t>
      </w:r>
    </w:p>
    <w:p w14:paraId="48A4D58C" w14:textId="4A006F7D"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51519D5" w14:textId="058CC325" w:rsidR="002D37D6" w:rsidRDefault="002D37D6" w:rsidP="00546A5A">
      <w:pPr>
        <w:rPr>
          <w:rFonts w:ascii="Arial" w:hAnsi="Arial" w:cs="Arial"/>
        </w:rPr>
      </w:pPr>
    </w:p>
    <w:p w14:paraId="735B60AB" w14:textId="77777777" w:rsidR="002D37D6" w:rsidRPr="00136B66" w:rsidRDefault="002D37D6" w:rsidP="002D37D6">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04270FDA" w14:textId="7AE13B3C" w:rsidR="002D37D6" w:rsidRDefault="002D37D6" w:rsidP="002D37D6">
      <w:pPr>
        <w:pStyle w:val="berschrift2"/>
        <w:rPr>
          <w:rFonts w:ascii="Arial" w:hAnsi="Arial" w:cs="Arial"/>
        </w:rPr>
      </w:pPr>
      <w:r w:rsidRPr="002D37D6">
        <w:rPr>
          <w:rFonts w:ascii="Arial" w:hAnsi="Arial" w:cs="Arial"/>
        </w:rPr>
        <w:t>Feuerlöscher</w:t>
      </w:r>
    </w:p>
    <w:p w14:paraId="2DAA655C" w14:textId="2E2C841A" w:rsidR="002D37D6" w:rsidRPr="002D37D6" w:rsidRDefault="002D37D6" w:rsidP="002D37D6">
      <w:pPr>
        <w:rPr>
          <w:rFonts w:ascii="Arial" w:hAnsi="Arial" w:cs="Arial"/>
        </w:rPr>
      </w:pPr>
      <w:r w:rsidRPr="002D37D6">
        <w:rPr>
          <w:rFonts w:ascii="Arial" w:hAnsi="Arial" w:cs="Arial"/>
        </w:rPr>
        <w:t>Unterbringungsmöglichkeit für einen 6 kg Feuerlöscher im Gepäckraum</w:t>
      </w:r>
      <w:r>
        <w:rPr>
          <w:rFonts w:ascii="Arial" w:hAnsi="Arial" w:cs="Arial"/>
        </w:rPr>
        <w:t>.</w:t>
      </w:r>
    </w:p>
    <w:p w14:paraId="4BF694D4" w14:textId="204302C2" w:rsidR="00DD4D07" w:rsidRPr="0018760A" w:rsidRDefault="00DD4D07" w:rsidP="00546A5A">
      <w:pPr>
        <w:rPr>
          <w:rFonts w:ascii="Arial" w:hAnsi="Arial" w:cs="Arial"/>
        </w:rPr>
      </w:pPr>
    </w:p>
    <w:p w14:paraId="55AB1517"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37DBDB6" w14:textId="04C89A0A" w:rsidR="00CF116D" w:rsidRPr="0018760A" w:rsidRDefault="00CF116D" w:rsidP="00CF116D">
      <w:pPr>
        <w:pStyle w:val="berschrift2"/>
        <w:rPr>
          <w:rFonts w:ascii="Arial" w:hAnsi="Arial" w:cs="Arial"/>
        </w:rPr>
      </w:pPr>
      <w:r w:rsidRPr="0018760A">
        <w:rPr>
          <w:rFonts w:ascii="Arial" w:hAnsi="Arial" w:cs="Arial"/>
        </w:rPr>
        <w:t>Einstiegsleistenschutz</w:t>
      </w:r>
    </w:p>
    <w:p w14:paraId="1ECA28A2" w14:textId="1F992AFC" w:rsidR="00CF116D" w:rsidRPr="0018760A" w:rsidRDefault="00CF116D" w:rsidP="00CF116D">
      <w:pPr>
        <w:rPr>
          <w:rFonts w:ascii="Arial" w:hAnsi="Arial" w:cs="Arial"/>
        </w:rPr>
      </w:pPr>
      <w:r w:rsidRPr="0018760A">
        <w:rPr>
          <w:rFonts w:ascii="Arial" w:hAnsi="Arial" w:cs="Arial"/>
        </w:rPr>
        <w:t>An den Einstiegen vorne und hinten sowie auf der Kofferraumladekante, befinden sich Schutzfolien.</w:t>
      </w:r>
    </w:p>
    <w:p w14:paraId="15DA2EBF" w14:textId="77777777" w:rsidR="00546A5A" w:rsidRPr="0018760A" w:rsidRDefault="00546A5A" w:rsidP="00546A5A">
      <w:pPr>
        <w:rPr>
          <w:rFonts w:ascii="Arial" w:hAnsi="Arial" w:cs="Arial"/>
        </w:rPr>
      </w:pPr>
    </w:p>
    <w:p w14:paraId="1F54F98F"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76A131F3" w14:textId="36171E15" w:rsidR="00891E8C" w:rsidRPr="0018760A" w:rsidRDefault="00891E8C" w:rsidP="003D4290">
      <w:pPr>
        <w:pStyle w:val="berschrift2"/>
        <w:rPr>
          <w:rFonts w:ascii="Arial" w:hAnsi="Arial" w:cs="Arial"/>
        </w:rPr>
      </w:pPr>
      <w:r w:rsidRPr="0018760A">
        <w:rPr>
          <w:rFonts w:ascii="Arial" w:hAnsi="Arial" w:cs="Arial"/>
        </w:rPr>
        <w:t>Fahrzeugbeschreibung</w:t>
      </w:r>
    </w:p>
    <w:p w14:paraId="21062C2B" w14:textId="380A0150" w:rsidR="00891E8C" w:rsidRPr="0018760A" w:rsidRDefault="00891E8C" w:rsidP="00891E8C">
      <w:pPr>
        <w:rPr>
          <w:rFonts w:ascii="Arial" w:hAnsi="Arial" w:cs="Arial"/>
        </w:rPr>
      </w:pPr>
      <w:r w:rsidRPr="0018760A">
        <w:rPr>
          <w:rFonts w:ascii="Arial" w:hAnsi="Arial" w:cs="Arial"/>
        </w:rPr>
        <w:t>Dem Angebot i</w:t>
      </w:r>
      <w:r w:rsidR="003D4290" w:rsidRPr="0018760A">
        <w:rPr>
          <w:rFonts w:ascii="Arial" w:hAnsi="Arial" w:cs="Arial"/>
        </w:rPr>
        <w:t>st eine detaillierte Fahrzeugbe</w:t>
      </w:r>
      <w:r w:rsidRPr="0018760A">
        <w:rPr>
          <w:rFonts w:ascii="Arial" w:hAnsi="Arial" w:cs="Arial"/>
        </w:rPr>
        <w:t>schreibung beizufügen.</w:t>
      </w:r>
      <w:r w:rsidRPr="0018760A">
        <w:rPr>
          <w:rFonts w:ascii="Arial" w:hAnsi="Arial" w:cs="Arial"/>
        </w:rPr>
        <w:tab/>
      </w:r>
    </w:p>
    <w:p w14:paraId="04D92EE3"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9F6B38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AE875F6" w14:textId="72E137B8" w:rsidR="00891E8C" w:rsidRPr="0018760A" w:rsidRDefault="00891E8C" w:rsidP="003D4290">
      <w:pPr>
        <w:pStyle w:val="berschrift2"/>
        <w:rPr>
          <w:rFonts w:ascii="Arial" w:hAnsi="Arial" w:cs="Arial"/>
        </w:rPr>
      </w:pPr>
      <w:r w:rsidRPr="0018760A">
        <w:rPr>
          <w:rFonts w:ascii="Arial" w:hAnsi="Arial" w:cs="Arial"/>
        </w:rPr>
        <w:t>Warndreieck</w:t>
      </w:r>
    </w:p>
    <w:p w14:paraId="63021A62" w14:textId="77777777" w:rsidR="00891E8C" w:rsidRPr="0018760A" w:rsidRDefault="00891E8C" w:rsidP="00891E8C">
      <w:pPr>
        <w:rPr>
          <w:rFonts w:ascii="Arial" w:hAnsi="Arial" w:cs="Arial"/>
        </w:rPr>
      </w:pPr>
      <w:r w:rsidRPr="0018760A">
        <w:rPr>
          <w:rFonts w:ascii="Arial" w:hAnsi="Arial" w:cs="Arial"/>
        </w:rPr>
        <w:t>1 x Warndreieck  nach StVZO.</w:t>
      </w:r>
      <w:r w:rsidRPr="0018760A">
        <w:rPr>
          <w:rFonts w:ascii="Arial" w:hAnsi="Arial" w:cs="Arial"/>
        </w:rPr>
        <w:tab/>
      </w:r>
    </w:p>
    <w:p w14:paraId="62BB0E65"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2850F318"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3D242F01" w14:textId="45238FFF" w:rsidR="00891E8C" w:rsidRPr="0018760A" w:rsidRDefault="00891E8C" w:rsidP="003D4290">
      <w:pPr>
        <w:pStyle w:val="berschrift2"/>
        <w:rPr>
          <w:rFonts w:ascii="Arial" w:hAnsi="Arial" w:cs="Arial"/>
        </w:rPr>
      </w:pPr>
      <w:r w:rsidRPr="0018760A">
        <w:rPr>
          <w:rFonts w:ascii="Arial" w:hAnsi="Arial" w:cs="Arial"/>
        </w:rPr>
        <w:t>Warnblinkleuchte</w:t>
      </w:r>
    </w:p>
    <w:p w14:paraId="7A890695" w14:textId="77777777" w:rsidR="009C34F2" w:rsidRDefault="00891E8C" w:rsidP="00891E8C">
      <w:pPr>
        <w:rPr>
          <w:rFonts w:ascii="Arial" w:hAnsi="Arial" w:cs="Arial"/>
        </w:rPr>
      </w:pPr>
      <w:r w:rsidRPr="0018760A">
        <w:rPr>
          <w:rFonts w:ascii="Arial" w:hAnsi="Arial" w:cs="Arial"/>
        </w:rPr>
        <w:t>1 x Warnblinkleuchte</w:t>
      </w:r>
      <w:r w:rsidRPr="0018760A">
        <w:rPr>
          <w:rFonts w:ascii="Arial" w:hAnsi="Arial" w:cs="Arial"/>
        </w:rPr>
        <w:tab/>
      </w:r>
    </w:p>
    <w:p w14:paraId="24D2B01C" w14:textId="3C1E8960"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448A9F09"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41BAE54F" w14:textId="0057F0BF" w:rsidR="00891E8C" w:rsidRPr="0018760A" w:rsidRDefault="00891E8C" w:rsidP="003D4290">
      <w:pPr>
        <w:pStyle w:val="berschrift2"/>
        <w:rPr>
          <w:rFonts w:ascii="Arial" w:hAnsi="Arial" w:cs="Arial"/>
        </w:rPr>
      </w:pPr>
      <w:r w:rsidRPr="0018760A">
        <w:rPr>
          <w:rFonts w:ascii="Arial" w:hAnsi="Arial" w:cs="Arial"/>
        </w:rPr>
        <w:t>Warnweste</w:t>
      </w:r>
    </w:p>
    <w:p w14:paraId="0D984D5D" w14:textId="61F1BD06" w:rsidR="00891E8C" w:rsidRPr="0018760A" w:rsidRDefault="003D4290" w:rsidP="00891E8C">
      <w:pPr>
        <w:rPr>
          <w:rFonts w:ascii="Arial" w:hAnsi="Arial" w:cs="Arial"/>
        </w:rPr>
      </w:pPr>
      <w:r w:rsidRPr="0018760A">
        <w:rPr>
          <w:rFonts w:ascii="Arial" w:hAnsi="Arial" w:cs="Arial"/>
        </w:rPr>
        <w:t>5</w:t>
      </w:r>
      <w:r w:rsidR="00C7043E">
        <w:rPr>
          <w:rFonts w:ascii="Arial" w:hAnsi="Arial" w:cs="Arial"/>
        </w:rPr>
        <w:t xml:space="preserve"> x Warnwesten</w:t>
      </w:r>
      <w:r w:rsidR="00891E8C" w:rsidRPr="0018760A">
        <w:rPr>
          <w:rFonts w:ascii="Arial" w:hAnsi="Arial" w:cs="Arial"/>
        </w:rPr>
        <w:tab/>
      </w:r>
    </w:p>
    <w:p w14:paraId="5391CFFB" w14:textId="77777777" w:rsidR="002175A7" w:rsidRDefault="002175A7" w:rsidP="002175A7">
      <w:pPr>
        <w:pStyle w:val="berschrift2"/>
        <w:numPr>
          <w:ilvl w:val="0"/>
          <w:numId w:val="0"/>
        </w:numPr>
        <w:ind w:left="578" w:hanging="578"/>
        <w:rPr>
          <w:rFonts w:ascii="Arial" w:hAnsi="Arial" w:cs="Arial"/>
        </w:rPr>
      </w:pPr>
    </w:p>
    <w:p w14:paraId="27D7A5D1" w14:textId="2942D96C" w:rsidR="00891E8C" w:rsidRPr="0018760A" w:rsidRDefault="00891E8C" w:rsidP="003D4290">
      <w:pPr>
        <w:pStyle w:val="berschrift2"/>
        <w:rPr>
          <w:rFonts w:ascii="Arial" w:hAnsi="Arial" w:cs="Arial"/>
        </w:rPr>
      </w:pPr>
      <w:r w:rsidRPr="0018760A">
        <w:rPr>
          <w:rFonts w:ascii="Arial" w:hAnsi="Arial" w:cs="Arial"/>
        </w:rPr>
        <w:t>Kraftwagenverbandkasten</w:t>
      </w:r>
    </w:p>
    <w:p w14:paraId="2B67685D"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700FAD3" w14:textId="77777777" w:rsidR="00891E8C" w:rsidRPr="0018760A" w:rsidRDefault="00891E8C" w:rsidP="00891E8C">
      <w:pPr>
        <w:rPr>
          <w:rFonts w:ascii="Arial" w:hAnsi="Arial" w:cs="Arial"/>
        </w:rPr>
      </w:pPr>
      <w:r w:rsidRPr="0018760A">
        <w:rPr>
          <w:rFonts w:ascii="Arial" w:hAnsi="Arial" w:cs="Arial"/>
        </w:rPr>
        <w:t>1 x Kraftwagenverbandkasten</w:t>
      </w:r>
      <w:r w:rsidRPr="0018760A">
        <w:rPr>
          <w:rFonts w:ascii="Arial" w:hAnsi="Arial" w:cs="Arial"/>
        </w:rPr>
        <w:tab/>
      </w:r>
    </w:p>
    <w:p w14:paraId="1BA33776" w14:textId="77777777" w:rsidR="00891E8C"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391B71EE"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F93764B" w14:textId="049BDF6D" w:rsidR="00891E8C" w:rsidRPr="0018760A" w:rsidRDefault="00891E8C" w:rsidP="003D4290">
      <w:pPr>
        <w:pStyle w:val="berschrift2"/>
        <w:rPr>
          <w:rFonts w:ascii="Arial" w:hAnsi="Arial" w:cs="Arial"/>
        </w:rPr>
      </w:pPr>
      <w:r w:rsidRPr="0018760A">
        <w:rPr>
          <w:rFonts w:ascii="Arial" w:hAnsi="Arial" w:cs="Arial"/>
        </w:rPr>
        <w:t>Fahrzeugbrief</w:t>
      </w:r>
    </w:p>
    <w:p w14:paraId="7AB28C8E" w14:textId="284BEA1C" w:rsidR="00891E8C" w:rsidRDefault="00891E8C" w:rsidP="00891E8C">
      <w:pPr>
        <w:rPr>
          <w:rFonts w:ascii="Arial" w:hAnsi="Arial" w:cs="Arial"/>
        </w:rPr>
      </w:pPr>
      <w:r w:rsidRPr="0018760A">
        <w:rPr>
          <w:rFonts w:ascii="Arial" w:hAnsi="Arial" w:cs="Arial"/>
        </w:rPr>
        <w:t>1 x Fahrzeugbrief, Vorbereitung für Sonder-Kfz-Feuerwehr-</w:t>
      </w:r>
      <w:proofErr w:type="spellStart"/>
      <w:r w:rsidRPr="0018760A">
        <w:rPr>
          <w:rFonts w:ascii="Arial" w:hAnsi="Arial" w:cs="Arial"/>
        </w:rPr>
        <w:t>KdoW</w:t>
      </w:r>
      <w:proofErr w:type="spellEnd"/>
      <w:r w:rsidRPr="0018760A">
        <w:rPr>
          <w:rFonts w:ascii="Arial" w:hAnsi="Arial" w:cs="Arial"/>
        </w:rPr>
        <w:t>.</w:t>
      </w:r>
      <w:r w:rsidRPr="0018760A">
        <w:rPr>
          <w:rFonts w:ascii="Arial" w:hAnsi="Arial" w:cs="Arial"/>
        </w:rPr>
        <w:tab/>
      </w:r>
    </w:p>
    <w:p w14:paraId="517E526C" w14:textId="77777777" w:rsidR="00BE739E" w:rsidRPr="0018760A" w:rsidRDefault="00BE739E" w:rsidP="00891E8C">
      <w:pPr>
        <w:rPr>
          <w:rFonts w:ascii="Arial" w:hAnsi="Arial" w:cs="Arial"/>
        </w:rPr>
      </w:pPr>
    </w:p>
    <w:p w14:paraId="6CEE8F8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2EC721D7" w14:textId="6AD70E3E" w:rsidR="00891E8C" w:rsidRPr="0018760A" w:rsidRDefault="00891E8C" w:rsidP="003D4290">
      <w:pPr>
        <w:pStyle w:val="berschrift2"/>
        <w:rPr>
          <w:rFonts w:ascii="Arial" w:hAnsi="Arial" w:cs="Arial"/>
        </w:rPr>
      </w:pPr>
      <w:r w:rsidRPr="0018760A">
        <w:rPr>
          <w:rFonts w:ascii="Arial" w:hAnsi="Arial" w:cs="Arial"/>
        </w:rPr>
        <w:t>Werkstatthandbuch</w:t>
      </w:r>
    </w:p>
    <w:p w14:paraId="286A117E" w14:textId="77777777" w:rsidR="00891E8C" w:rsidRPr="0018760A" w:rsidRDefault="00891E8C" w:rsidP="00891E8C">
      <w:pPr>
        <w:rPr>
          <w:rFonts w:ascii="Arial" w:hAnsi="Arial" w:cs="Arial"/>
        </w:rPr>
      </w:pPr>
      <w:r w:rsidRPr="0018760A">
        <w:rPr>
          <w:rFonts w:ascii="Arial" w:hAnsi="Arial" w:cs="Arial"/>
        </w:rPr>
        <w:t xml:space="preserve">1 x Werkstatt-Handbuch und </w:t>
      </w:r>
      <w:proofErr w:type="spellStart"/>
      <w:r w:rsidRPr="0018760A">
        <w:rPr>
          <w:rFonts w:ascii="Arial" w:hAnsi="Arial" w:cs="Arial"/>
        </w:rPr>
        <w:t>CD's</w:t>
      </w:r>
      <w:proofErr w:type="spellEnd"/>
      <w:r w:rsidRPr="0018760A">
        <w:rPr>
          <w:rFonts w:ascii="Arial" w:hAnsi="Arial" w:cs="Arial"/>
        </w:rPr>
        <w:t xml:space="preserve"> für Fahrgestell, Getriebe, Motor einschl. Daten und Prüfanleitungen der </w:t>
      </w:r>
      <w:r w:rsidRPr="0018760A">
        <w:rPr>
          <w:rFonts w:ascii="Arial" w:hAnsi="Arial" w:cs="Arial"/>
        </w:rPr>
        <w:lastRenderedPageBreak/>
        <w:t>Fahrzeug- oder Bremsenhersteller zur eigenen Durchführung der Sicherheitsprüfung. Übergabe nach Auslieferung des aufgebauten Fahrgestelles an den Auftraggeber.</w:t>
      </w:r>
      <w:r w:rsidRPr="0018760A">
        <w:rPr>
          <w:rFonts w:ascii="Arial" w:hAnsi="Arial" w:cs="Arial"/>
        </w:rPr>
        <w:tab/>
      </w:r>
    </w:p>
    <w:p w14:paraId="338A7AD1" w14:textId="1C0F92D0" w:rsidR="00891E8C" w:rsidRPr="0018760A" w:rsidRDefault="003D4290" w:rsidP="00891E8C">
      <w:pPr>
        <w:rPr>
          <w:rFonts w:ascii="Arial" w:hAnsi="Arial" w:cs="Arial"/>
        </w:rPr>
      </w:pPr>
      <w:r w:rsidRPr="0018760A">
        <w:rPr>
          <w:rFonts w:ascii="Arial" w:hAnsi="Arial" w:cs="Arial"/>
        </w:rPr>
        <w:tab/>
      </w:r>
      <w:r w:rsidRPr="0018760A">
        <w:rPr>
          <w:rFonts w:ascii="Arial" w:hAnsi="Arial" w:cs="Arial"/>
        </w:rPr>
        <w:tab/>
      </w:r>
      <w:r w:rsidR="00891E8C" w:rsidRPr="0018760A">
        <w:rPr>
          <w:rFonts w:ascii="Arial" w:hAnsi="Arial" w:cs="Arial"/>
        </w:rPr>
        <w:tab/>
      </w:r>
    </w:p>
    <w:p w14:paraId="17040BC0"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629665DC" w14:textId="574A62D3" w:rsidR="00891E8C" w:rsidRPr="0018760A" w:rsidRDefault="00891E8C" w:rsidP="003D4290">
      <w:pPr>
        <w:pStyle w:val="berschrift2"/>
        <w:rPr>
          <w:rFonts w:ascii="Arial" w:hAnsi="Arial" w:cs="Arial"/>
        </w:rPr>
      </w:pPr>
      <w:r w:rsidRPr="0018760A">
        <w:rPr>
          <w:rFonts w:ascii="Arial" w:hAnsi="Arial" w:cs="Arial"/>
        </w:rPr>
        <w:t>Fahrzeugschlüssel</w:t>
      </w:r>
    </w:p>
    <w:p w14:paraId="3ECEA321" w14:textId="77777777" w:rsidR="00891E8C" w:rsidRPr="0018760A" w:rsidRDefault="00891E8C" w:rsidP="00891E8C">
      <w:pPr>
        <w:rPr>
          <w:rFonts w:ascii="Arial" w:hAnsi="Arial" w:cs="Arial"/>
        </w:rPr>
      </w:pPr>
      <w:r w:rsidRPr="0018760A">
        <w:rPr>
          <w:rFonts w:ascii="Arial" w:hAnsi="Arial" w:cs="Arial"/>
        </w:rPr>
        <w:t>Ein dritter u. vierter Fahrzeugschlüssel, inkl. Funkfernbedienung, ist vorzusehen.</w:t>
      </w:r>
      <w:r w:rsidRPr="0018760A">
        <w:rPr>
          <w:rFonts w:ascii="Arial" w:hAnsi="Arial" w:cs="Arial"/>
        </w:rPr>
        <w:tab/>
      </w:r>
    </w:p>
    <w:p w14:paraId="65AB4285" w14:textId="489E6BD0" w:rsidR="000443D6" w:rsidRPr="0018760A" w:rsidRDefault="00891E8C" w:rsidP="00891E8C">
      <w:pPr>
        <w:rPr>
          <w:rFonts w:ascii="Arial" w:hAnsi="Arial" w:cs="Arial"/>
        </w:rPr>
      </w:pPr>
      <w:r w:rsidRPr="0018760A">
        <w:rPr>
          <w:rFonts w:ascii="Arial" w:hAnsi="Arial" w:cs="Arial"/>
        </w:rPr>
        <w:tab/>
      </w:r>
      <w:r w:rsidRPr="0018760A">
        <w:rPr>
          <w:rFonts w:ascii="Arial" w:hAnsi="Arial" w:cs="Arial"/>
        </w:rPr>
        <w:tab/>
      </w:r>
      <w:r w:rsidRPr="0018760A">
        <w:rPr>
          <w:rFonts w:ascii="Arial" w:hAnsi="Arial" w:cs="Arial"/>
        </w:rPr>
        <w:tab/>
      </w:r>
    </w:p>
    <w:p w14:paraId="11438E1C"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11D2DFC0" w14:textId="1C7FE525" w:rsidR="00891E8C" w:rsidRPr="0018760A" w:rsidRDefault="00891E8C" w:rsidP="003D4290">
      <w:pPr>
        <w:pStyle w:val="berschrift2"/>
        <w:rPr>
          <w:rFonts w:ascii="Arial" w:hAnsi="Arial" w:cs="Arial"/>
        </w:rPr>
      </w:pPr>
      <w:r w:rsidRPr="0018760A">
        <w:rPr>
          <w:rFonts w:ascii="Arial" w:hAnsi="Arial" w:cs="Arial"/>
        </w:rPr>
        <w:t>Rettungskarte nach ADAC</w:t>
      </w:r>
    </w:p>
    <w:p w14:paraId="61DE7901" w14:textId="77777777" w:rsidR="00891E8C" w:rsidRPr="0018760A" w:rsidRDefault="00891E8C" w:rsidP="00891E8C">
      <w:pPr>
        <w:rPr>
          <w:rFonts w:ascii="Arial" w:hAnsi="Arial" w:cs="Arial"/>
        </w:rPr>
      </w:pPr>
      <w:r w:rsidRPr="0018760A">
        <w:rPr>
          <w:rFonts w:ascii="Arial" w:hAnsi="Arial" w:cs="Arial"/>
        </w:rPr>
        <w:t xml:space="preserve">Rettungskarte nach ADAC-Vorbild. In dieser Fahrzeugkarte ist die/der Lage / Einbauort aller sicherheitsrelevanten Einrichtungen, wie Airbags etc., von dem entsprechendem Fahrzeug verzeichnet. </w:t>
      </w:r>
    </w:p>
    <w:p w14:paraId="2ED4F44E" w14:textId="77777777" w:rsidR="00891E8C" w:rsidRPr="0018760A" w:rsidRDefault="00891E8C" w:rsidP="00891E8C">
      <w:pPr>
        <w:rPr>
          <w:rFonts w:ascii="Arial" w:hAnsi="Arial" w:cs="Arial"/>
        </w:rPr>
      </w:pPr>
    </w:p>
    <w:p w14:paraId="1E8F8004" w14:textId="46644811" w:rsidR="00891E8C" w:rsidRPr="0018760A" w:rsidRDefault="00891E8C" w:rsidP="00891E8C">
      <w:pPr>
        <w:rPr>
          <w:rFonts w:ascii="Arial" w:hAnsi="Arial" w:cs="Arial"/>
        </w:rPr>
      </w:pPr>
      <w:r w:rsidRPr="0018760A">
        <w:rPr>
          <w:rFonts w:ascii="Arial" w:hAnsi="Arial" w:cs="Arial"/>
        </w:rPr>
        <w:t>Diese Karte ist schmutz- und wasserfest (laminiert) zu gestalten und hinter der Sonnenblende von dem Fahrersitz so anzubringen, das ein ständiges herunter- / herausfallen dieser Karte vermieden wird, gleichzeitig abe</w:t>
      </w:r>
      <w:r w:rsidR="003D4290" w:rsidRPr="0018760A">
        <w:rPr>
          <w:rFonts w:ascii="Arial" w:hAnsi="Arial" w:cs="Arial"/>
        </w:rPr>
        <w:t>r ein leichtes Entnehmen gewähr</w:t>
      </w:r>
      <w:r w:rsidR="00A30917" w:rsidRPr="0018760A">
        <w:rPr>
          <w:rFonts w:ascii="Arial" w:hAnsi="Arial" w:cs="Arial"/>
        </w:rPr>
        <w:t>leistet ist.</w:t>
      </w:r>
    </w:p>
    <w:p w14:paraId="102D9D9A" w14:textId="77777777" w:rsidR="00D15401" w:rsidRPr="0018760A" w:rsidRDefault="00D15401" w:rsidP="00891E8C">
      <w:pPr>
        <w:rPr>
          <w:rFonts w:ascii="Arial" w:hAnsi="Arial" w:cs="Arial"/>
        </w:rPr>
      </w:pPr>
    </w:p>
    <w:p w14:paraId="301BE0BA" w14:textId="77777777" w:rsidR="00A23D21" w:rsidRPr="0018760A" w:rsidRDefault="00A23D21" w:rsidP="00891E8C">
      <w:pPr>
        <w:rPr>
          <w:rFonts w:ascii="Arial" w:hAnsi="Arial" w:cs="Arial"/>
        </w:rPr>
      </w:pPr>
    </w:p>
    <w:p w14:paraId="54E44F79" w14:textId="2063F611" w:rsidR="00891E8C" w:rsidRPr="0018760A" w:rsidRDefault="00891E8C" w:rsidP="00357A6C">
      <w:pPr>
        <w:pStyle w:val="berschrift2"/>
        <w:rPr>
          <w:rFonts w:ascii="Arial" w:hAnsi="Arial" w:cs="Arial"/>
        </w:rPr>
      </w:pPr>
      <w:r w:rsidRPr="0018760A">
        <w:rPr>
          <w:rFonts w:ascii="Arial" w:hAnsi="Arial" w:cs="Arial"/>
        </w:rPr>
        <w:t>Leistungen</w:t>
      </w:r>
    </w:p>
    <w:p w14:paraId="2F223E59" w14:textId="77777777" w:rsidR="00B77A17" w:rsidRPr="00136B66" w:rsidRDefault="00B77A17" w:rsidP="00B77A17">
      <w:pPr>
        <w:pStyle w:val="Seitenrandnotiz"/>
        <w:framePr w:wrap="around" w:x="8529"/>
        <w:pBdr>
          <w:top w:val="single" w:sz="12" w:space="1" w:color="auto"/>
          <w:left w:val="single" w:sz="12" w:space="4" w:color="auto"/>
          <w:bottom w:val="single" w:sz="12" w:space="1" w:color="auto"/>
          <w:right w:val="single" w:sz="12" w:space="4" w:color="auto"/>
        </w:pBdr>
        <w:jc w:val="right"/>
      </w:pPr>
      <w:r>
        <w:t>€</w:t>
      </w:r>
    </w:p>
    <w:p w14:paraId="5D60E938" w14:textId="21C249A6" w:rsidR="00AD63B6" w:rsidRDefault="00891E8C" w:rsidP="008520E8">
      <w:pPr>
        <w:rPr>
          <w:rFonts w:ascii="Arial" w:hAnsi="Arial" w:cs="Arial"/>
        </w:rPr>
        <w:sectPr w:rsidR="00AD63B6" w:rsidSect="009860C3">
          <w:headerReference w:type="default" r:id="rId10"/>
          <w:pgSz w:w="11906" w:h="16838"/>
          <w:pgMar w:top="1418" w:right="3969" w:bottom="1134" w:left="1418" w:header="708" w:footer="709" w:gutter="0"/>
          <w:cols w:space="720"/>
          <w:docGrid w:linePitch="360"/>
        </w:sectPr>
      </w:pPr>
      <w:r w:rsidRPr="0018760A">
        <w:rPr>
          <w:rFonts w:ascii="Arial" w:hAnsi="Arial" w:cs="Arial"/>
        </w:rPr>
        <w:t>Die im Fahrgestell enthaltenen, hier bisher nicht abgefragten Leistungen können in einer separaten Zusa</w:t>
      </w:r>
      <w:r w:rsidR="008520E8">
        <w:rPr>
          <w:rFonts w:ascii="Arial" w:hAnsi="Arial" w:cs="Arial"/>
        </w:rPr>
        <w:t>mmenstellung erläutert werden</w:t>
      </w:r>
      <w:r w:rsidR="00B306A5">
        <w:rPr>
          <w:rFonts w:ascii="Arial" w:hAnsi="Arial" w:cs="Arial"/>
        </w:rPr>
        <w:t>.</w:t>
      </w:r>
    </w:p>
    <w:p w14:paraId="52DFCD67" w14:textId="37962123" w:rsidR="00F40EEC" w:rsidRPr="0018760A" w:rsidRDefault="00F40EEC" w:rsidP="00BB313A">
      <w:pPr>
        <w:pStyle w:val="berschrift1"/>
        <w:rPr>
          <w:rFonts w:ascii="Arial" w:hAnsi="Arial" w:cs="Arial"/>
          <w:sz w:val="26"/>
          <w:szCs w:val="26"/>
        </w:rPr>
      </w:pPr>
      <w:r w:rsidRPr="0018760A">
        <w:rPr>
          <w:rFonts w:ascii="Arial" w:hAnsi="Arial" w:cs="Arial"/>
          <w:sz w:val="26"/>
          <w:szCs w:val="26"/>
        </w:rPr>
        <w:lastRenderedPageBreak/>
        <w:t>Verpflichtende Angaben</w:t>
      </w:r>
    </w:p>
    <w:p w14:paraId="6ED7C1BB" w14:textId="77777777" w:rsidR="00F40EEC" w:rsidRPr="0018760A" w:rsidRDefault="00F40EEC" w:rsidP="00891E8C">
      <w:pPr>
        <w:jc w:val="left"/>
        <w:rPr>
          <w:rFonts w:ascii="Arial" w:hAnsi="Arial" w:cs="Arial"/>
          <w:szCs w:val="26"/>
          <w:u w:val="single"/>
        </w:rPr>
      </w:pPr>
    </w:p>
    <w:p w14:paraId="6630108D" w14:textId="77777777" w:rsidR="00F40EEC" w:rsidRPr="0018760A" w:rsidRDefault="00F40EEC" w:rsidP="00BB313A">
      <w:pPr>
        <w:pStyle w:val="berschrift2"/>
        <w:rPr>
          <w:rFonts w:ascii="Arial" w:hAnsi="Arial" w:cs="Arial"/>
        </w:rPr>
      </w:pPr>
      <w:r w:rsidRPr="0018760A">
        <w:rPr>
          <w:rFonts w:ascii="Arial" w:hAnsi="Arial" w:cs="Arial"/>
        </w:rPr>
        <w:t>Liefertermin</w:t>
      </w:r>
    </w:p>
    <w:p w14:paraId="5CF7E788" w14:textId="77777777" w:rsidR="00F40EEC" w:rsidRPr="0018760A" w:rsidRDefault="00F40EEC" w:rsidP="00891E8C">
      <w:pPr>
        <w:jc w:val="left"/>
        <w:rPr>
          <w:rFonts w:ascii="Arial" w:hAnsi="Arial" w:cs="Arial"/>
          <w:szCs w:val="26"/>
          <w:u w:val="single"/>
        </w:rPr>
      </w:pPr>
    </w:p>
    <w:p w14:paraId="2D7A4558" w14:textId="77777777" w:rsidR="00F40EEC" w:rsidRPr="002175A7" w:rsidRDefault="00F40EEC" w:rsidP="00891E8C">
      <w:pPr>
        <w:jc w:val="left"/>
        <w:rPr>
          <w:rFonts w:ascii="Arial" w:hAnsi="Arial" w:cs="Arial"/>
          <w:szCs w:val="26"/>
        </w:rPr>
      </w:pPr>
      <w:r w:rsidRPr="002175A7">
        <w:rPr>
          <w:rFonts w:ascii="Arial" w:hAnsi="Arial" w:cs="Arial"/>
          <w:szCs w:val="26"/>
        </w:rPr>
        <w:t>Verbindlicher Liefertermin nach Auftragsvergabe:</w:t>
      </w:r>
    </w:p>
    <w:p w14:paraId="46C2FAE3" w14:textId="77777777" w:rsidR="00F40EEC" w:rsidRPr="002175A7" w:rsidRDefault="00F40EEC" w:rsidP="00891E8C">
      <w:pPr>
        <w:jc w:val="left"/>
        <w:rPr>
          <w:rFonts w:ascii="Arial" w:hAnsi="Arial" w:cs="Arial"/>
          <w:szCs w:val="26"/>
        </w:rPr>
      </w:pPr>
    </w:p>
    <w:p w14:paraId="411FBFF7" w14:textId="77777777" w:rsidR="00F40EEC" w:rsidRPr="002175A7" w:rsidRDefault="00F40EEC" w:rsidP="00891E8C">
      <w:pPr>
        <w:jc w:val="left"/>
        <w:rPr>
          <w:rFonts w:ascii="Arial" w:hAnsi="Arial" w:cs="Arial"/>
          <w:szCs w:val="26"/>
        </w:rPr>
      </w:pPr>
      <w:r w:rsidRPr="002175A7">
        <w:rPr>
          <w:rFonts w:ascii="Arial" w:hAnsi="Arial" w:cs="Arial"/>
          <w:szCs w:val="26"/>
        </w:rPr>
        <w:t>Nach Auftragsvergabe: ____________Wochen</w:t>
      </w:r>
    </w:p>
    <w:p w14:paraId="7A1436FA" w14:textId="77777777" w:rsidR="00F40EEC" w:rsidRPr="002175A7" w:rsidRDefault="00F40EEC" w:rsidP="00891E8C">
      <w:pPr>
        <w:jc w:val="left"/>
        <w:rPr>
          <w:rFonts w:ascii="Arial" w:hAnsi="Arial" w:cs="Arial"/>
          <w:szCs w:val="26"/>
        </w:rPr>
      </w:pPr>
    </w:p>
    <w:p w14:paraId="748E0343" w14:textId="77777777" w:rsidR="00F40EEC" w:rsidRPr="002175A7" w:rsidRDefault="00F40EEC" w:rsidP="00891E8C">
      <w:pPr>
        <w:jc w:val="left"/>
        <w:rPr>
          <w:rFonts w:ascii="Arial" w:hAnsi="Arial" w:cs="Arial"/>
          <w:szCs w:val="26"/>
        </w:rPr>
      </w:pPr>
      <w:r w:rsidRPr="002175A7">
        <w:rPr>
          <w:rFonts w:ascii="Arial" w:hAnsi="Arial" w:cs="Arial"/>
          <w:szCs w:val="26"/>
        </w:rPr>
        <w:t>Fertigung Fahrzeug</w:t>
      </w:r>
    </w:p>
    <w:p w14:paraId="072017A8" w14:textId="77777777" w:rsidR="00F40EEC" w:rsidRPr="002175A7" w:rsidRDefault="00F40EEC" w:rsidP="00891E8C">
      <w:pPr>
        <w:jc w:val="left"/>
        <w:rPr>
          <w:rFonts w:ascii="Arial" w:hAnsi="Arial" w:cs="Arial"/>
          <w:szCs w:val="26"/>
        </w:rPr>
      </w:pPr>
    </w:p>
    <w:p w14:paraId="75383450" w14:textId="77777777" w:rsidR="00F40EEC" w:rsidRPr="002175A7" w:rsidRDefault="00F40EEC" w:rsidP="00891E8C">
      <w:pPr>
        <w:jc w:val="left"/>
        <w:rPr>
          <w:rFonts w:ascii="Arial" w:hAnsi="Arial" w:cs="Arial"/>
          <w:szCs w:val="26"/>
        </w:rPr>
      </w:pPr>
      <w:r w:rsidRPr="002175A7">
        <w:rPr>
          <w:rFonts w:ascii="Arial" w:hAnsi="Arial" w:cs="Arial"/>
          <w:szCs w:val="26"/>
        </w:rPr>
        <w:t xml:space="preserve">Wird das Fahrzeug komplett in Deutschland gefertigt?      </w:t>
      </w:r>
    </w:p>
    <w:p w14:paraId="083BC851" w14:textId="77777777" w:rsidR="00F40EEC" w:rsidRPr="002175A7" w:rsidRDefault="00F40EEC" w:rsidP="00891E8C">
      <w:pPr>
        <w:jc w:val="left"/>
        <w:rPr>
          <w:rFonts w:ascii="Arial" w:hAnsi="Arial" w:cs="Arial"/>
          <w:szCs w:val="26"/>
        </w:rPr>
      </w:pPr>
      <w:r w:rsidRPr="002175A7">
        <w:rPr>
          <w:rFonts w:ascii="Arial" w:hAnsi="Arial" w:cs="Arial"/>
          <w:szCs w:val="26"/>
        </w:rPr>
        <w:t xml:space="preserve">Ja </w:t>
      </w:r>
      <w:r w:rsidRPr="002175A7">
        <w:rPr>
          <w:rFonts w:ascii="Arial" w:hAnsi="Arial" w:cs="Arial"/>
          <w:szCs w:val="26"/>
        </w:rPr>
        <w:fldChar w:fldCharType="begin">
          <w:ffData>
            <w:name w:val="Kontrollkästchen1"/>
            <w:enabled/>
            <w:calcOnExit w:val="0"/>
            <w:checkBox>
              <w:sizeAuto/>
              <w:default w:val="0"/>
            </w:checkBox>
          </w:ffData>
        </w:fldChar>
      </w:r>
      <w:bookmarkStart w:id="0" w:name="Kontrollkästchen1"/>
      <w:r w:rsidRPr="002175A7">
        <w:rPr>
          <w:rFonts w:ascii="Arial" w:hAnsi="Arial" w:cs="Arial"/>
          <w:szCs w:val="26"/>
        </w:rPr>
        <w:instrText xml:space="preserve"> FORMCHECKBOX </w:instrText>
      </w:r>
      <w:r w:rsidR="002175A7" w:rsidRPr="002175A7">
        <w:rPr>
          <w:rFonts w:ascii="Arial" w:hAnsi="Arial" w:cs="Arial"/>
          <w:szCs w:val="26"/>
        </w:rPr>
      </w:r>
      <w:r w:rsidR="002175A7" w:rsidRPr="002175A7">
        <w:rPr>
          <w:rFonts w:ascii="Arial" w:hAnsi="Arial" w:cs="Arial"/>
          <w:szCs w:val="26"/>
        </w:rPr>
        <w:fldChar w:fldCharType="separate"/>
      </w:r>
      <w:r w:rsidRPr="002175A7">
        <w:rPr>
          <w:rFonts w:ascii="Arial" w:hAnsi="Arial" w:cs="Arial"/>
          <w:szCs w:val="26"/>
        </w:rPr>
        <w:fldChar w:fldCharType="end"/>
      </w:r>
      <w:bookmarkEnd w:id="0"/>
      <w:r w:rsidRPr="002175A7">
        <w:rPr>
          <w:rFonts w:ascii="Arial" w:hAnsi="Arial" w:cs="Arial"/>
          <w:szCs w:val="26"/>
        </w:rPr>
        <w:t xml:space="preserve"> / Nein </w:t>
      </w:r>
      <w:r w:rsidRPr="002175A7">
        <w:rPr>
          <w:rFonts w:ascii="Arial" w:hAnsi="Arial" w:cs="Arial"/>
          <w:szCs w:val="26"/>
        </w:rPr>
        <w:fldChar w:fldCharType="begin">
          <w:ffData>
            <w:name w:val="Kontrollkästchen2"/>
            <w:enabled/>
            <w:calcOnExit w:val="0"/>
            <w:checkBox>
              <w:sizeAuto/>
              <w:default w:val="0"/>
            </w:checkBox>
          </w:ffData>
        </w:fldChar>
      </w:r>
      <w:bookmarkStart w:id="1" w:name="Kontrollkästchen2"/>
      <w:r w:rsidRPr="002175A7">
        <w:rPr>
          <w:rFonts w:ascii="Arial" w:hAnsi="Arial" w:cs="Arial"/>
          <w:szCs w:val="26"/>
        </w:rPr>
        <w:instrText xml:space="preserve"> FORMCHECKBOX </w:instrText>
      </w:r>
      <w:r w:rsidR="002175A7" w:rsidRPr="002175A7">
        <w:rPr>
          <w:rFonts w:ascii="Arial" w:hAnsi="Arial" w:cs="Arial"/>
          <w:szCs w:val="26"/>
        </w:rPr>
      </w:r>
      <w:r w:rsidR="002175A7" w:rsidRPr="002175A7">
        <w:rPr>
          <w:rFonts w:ascii="Arial" w:hAnsi="Arial" w:cs="Arial"/>
          <w:szCs w:val="26"/>
        </w:rPr>
        <w:fldChar w:fldCharType="separate"/>
      </w:r>
      <w:r w:rsidRPr="002175A7">
        <w:rPr>
          <w:rFonts w:ascii="Arial" w:hAnsi="Arial" w:cs="Arial"/>
          <w:szCs w:val="26"/>
        </w:rPr>
        <w:fldChar w:fldCharType="end"/>
      </w:r>
      <w:bookmarkEnd w:id="1"/>
    </w:p>
    <w:p w14:paraId="78808A96" w14:textId="77777777" w:rsidR="00F40EEC" w:rsidRPr="002175A7" w:rsidRDefault="00F40EEC" w:rsidP="00891E8C">
      <w:pPr>
        <w:jc w:val="left"/>
        <w:rPr>
          <w:rFonts w:ascii="Arial" w:hAnsi="Arial" w:cs="Arial"/>
          <w:szCs w:val="26"/>
        </w:rPr>
      </w:pPr>
    </w:p>
    <w:p w14:paraId="7651A169" w14:textId="0A765616" w:rsidR="00F40EEC" w:rsidRPr="002175A7" w:rsidRDefault="00F40EEC" w:rsidP="00891E8C">
      <w:pPr>
        <w:jc w:val="left"/>
        <w:rPr>
          <w:rFonts w:ascii="Arial" w:hAnsi="Arial" w:cs="Arial"/>
          <w:szCs w:val="26"/>
        </w:rPr>
      </w:pPr>
      <w:r w:rsidRPr="002175A7">
        <w:rPr>
          <w:rFonts w:ascii="Arial" w:hAnsi="Arial" w:cs="Arial"/>
          <w:szCs w:val="26"/>
        </w:rPr>
        <w:t>Wenn nein, das oder die Länder angeben:</w:t>
      </w:r>
      <w:r w:rsidR="002175A7">
        <w:rPr>
          <w:rFonts w:ascii="Arial" w:hAnsi="Arial" w:cs="Arial"/>
          <w:szCs w:val="26"/>
        </w:rPr>
        <w:t xml:space="preserve"> __________</w:t>
      </w:r>
      <w:bookmarkStart w:id="2" w:name="_GoBack"/>
      <w:bookmarkEnd w:id="2"/>
      <w:r w:rsidRPr="002175A7">
        <w:rPr>
          <w:rFonts w:ascii="Arial" w:hAnsi="Arial" w:cs="Arial"/>
          <w:szCs w:val="26"/>
        </w:rPr>
        <w:t xml:space="preserve"> </w:t>
      </w:r>
    </w:p>
    <w:p w14:paraId="34AA4257" w14:textId="77777777" w:rsidR="00F40EEC" w:rsidRPr="002175A7" w:rsidRDefault="00F40EEC" w:rsidP="00891E8C">
      <w:pPr>
        <w:jc w:val="left"/>
        <w:rPr>
          <w:rFonts w:ascii="Arial" w:hAnsi="Arial" w:cs="Arial"/>
          <w:szCs w:val="26"/>
        </w:rPr>
      </w:pPr>
    </w:p>
    <w:p w14:paraId="0ED943D1" w14:textId="77777777" w:rsidR="00F40EEC" w:rsidRPr="002175A7" w:rsidRDefault="00F40EEC" w:rsidP="00891E8C">
      <w:pPr>
        <w:jc w:val="left"/>
        <w:rPr>
          <w:rFonts w:ascii="Arial" w:hAnsi="Arial" w:cs="Arial"/>
          <w:szCs w:val="26"/>
        </w:rPr>
      </w:pPr>
      <w:r w:rsidRPr="002175A7">
        <w:rPr>
          <w:rFonts w:ascii="Arial" w:hAnsi="Arial" w:cs="Arial"/>
          <w:szCs w:val="26"/>
        </w:rPr>
        <w:t>Wo ist der nächste Kundendienststützpunkt für das Fahrzeug?</w:t>
      </w:r>
    </w:p>
    <w:p w14:paraId="400B55E2" w14:textId="77777777" w:rsidR="00F40EEC" w:rsidRPr="002175A7" w:rsidRDefault="00F40EEC" w:rsidP="00891E8C">
      <w:pPr>
        <w:jc w:val="left"/>
        <w:rPr>
          <w:rFonts w:ascii="Arial" w:hAnsi="Arial" w:cs="Arial"/>
          <w:szCs w:val="26"/>
        </w:rPr>
      </w:pPr>
    </w:p>
    <w:p w14:paraId="0DEA9858" w14:textId="4EEF2917" w:rsidR="00F40EEC" w:rsidRPr="002175A7" w:rsidRDefault="00F40EEC" w:rsidP="00891E8C">
      <w:pPr>
        <w:jc w:val="left"/>
        <w:rPr>
          <w:rFonts w:ascii="Arial" w:hAnsi="Arial" w:cs="Arial"/>
          <w:szCs w:val="26"/>
        </w:rPr>
      </w:pPr>
      <w:r w:rsidRPr="002175A7">
        <w:rPr>
          <w:rFonts w:ascii="Arial" w:hAnsi="Arial" w:cs="Arial"/>
          <w:szCs w:val="26"/>
        </w:rPr>
        <w:t xml:space="preserve">Ort: ______________    </w:t>
      </w:r>
    </w:p>
    <w:p w14:paraId="7BE32841" w14:textId="77777777" w:rsidR="00F40EEC" w:rsidRPr="002175A7" w:rsidRDefault="00F40EEC" w:rsidP="00891E8C">
      <w:pPr>
        <w:jc w:val="left"/>
        <w:rPr>
          <w:rFonts w:ascii="Arial" w:hAnsi="Arial" w:cs="Arial"/>
          <w:szCs w:val="26"/>
        </w:rPr>
      </w:pPr>
    </w:p>
    <w:p w14:paraId="57BEDAC2" w14:textId="432B6783" w:rsidR="00616EA0" w:rsidRPr="002175A7" w:rsidRDefault="00F40EEC" w:rsidP="00891E8C">
      <w:pPr>
        <w:jc w:val="left"/>
        <w:rPr>
          <w:rFonts w:ascii="Arial" w:hAnsi="Arial" w:cs="Arial"/>
          <w:szCs w:val="26"/>
        </w:rPr>
      </w:pPr>
      <w:r w:rsidRPr="002175A7">
        <w:rPr>
          <w:rFonts w:ascii="Arial" w:hAnsi="Arial" w:cs="Arial"/>
          <w:szCs w:val="26"/>
        </w:rPr>
        <w:t>PLZ: _____________</w:t>
      </w:r>
    </w:p>
    <w:p w14:paraId="4FDB16BF" w14:textId="77777777" w:rsidR="00616EA0" w:rsidRPr="002175A7" w:rsidRDefault="00616EA0" w:rsidP="00891E8C">
      <w:pPr>
        <w:jc w:val="left"/>
        <w:rPr>
          <w:rFonts w:ascii="Arial" w:hAnsi="Arial" w:cs="Arial"/>
          <w:szCs w:val="26"/>
        </w:rPr>
      </w:pPr>
    </w:p>
    <w:p w14:paraId="23048829" w14:textId="77777777" w:rsidR="00F40EEC" w:rsidRPr="002175A7" w:rsidRDefault="00F40EEC" w:rsidP="00891E8C">
      <w:pPr>
        <w:jc w:val="left"/>
        <w:rPr>
          <w:rFonts w:ascii="Arial" w:hAnsi="Arial" w:cs="Arial"/>
          <w:szCs w:val="26"/>
        </w:rPr>
      </w:pPr>
      <w:r w:rsidRPr="002175A7">
        <w:rPr>
          <w:rFonts w:ascii="Arial" w:hAnsi="Arial" w:cs="Arial"/>
          <w:szCs w:val="26"/>
        </w:rPr>
        <w:t>Garantielaufzeiten</w:t>
      </w:r>
    </w:p>
    <w:p w14:paraId="7FE86083" w14:textId="77777777" w:rsidR="00F40EEC" w:rsidRPr="002175A7" w:rsidRDefault="00F40EEC" w:rsidP="00891E8C">
      <w:pPr>
        <w:jc w:val="left"/>
        <w:rPr>
          <w:rFonts w:ascii="Arial" w:hAnsi="Arial" w:cs="Arial"/>
          <w:szCs w:val="26"/>
        </w:rPr>
      </w:pPr>
    </w:p>
    <w:p w14:paraId="10CB76B5" w14:textId="77777777" w:rsidR="00F40EEC" w:rsidRPr="002175A7" w:rsidRDefault="00F40EEC" w:rsidP="00891E8C">
      <w:pPr>
        <w:jc w:val="left"/>
        <w:rPr>
          <w:rFonts w:ascii="Arial" w:hAnsi="Arial" w:cs="Arial"/>
          <w:szCs w:val="26"/>
        </w:rPr>
      </w:pPr>
      <w:r w:rsidRPr="002175A7">
        <w:rPr>
          <w:rFonts w:ascii="Arial" w:hAnsi="Arial" w:cs="Arial"/>
          <w:szCs w:val="26"/>
        </w:rPr>
        <w:t>Fahrzeug:____________ Monate,</w:t>
      </w:r>
      <w:r w:rsidRPr="002175A7">
        <w:rPr>
          <w:rFonts w:ascii="Arial" w:hAnsi="Arial" w:cs="Arial"/>
          <w:szCs w:val="26"/>
        </w:rPr>
        <w:tab/>
      </w:r>
    </w:p>
    <w:p w14:paraId="6895ADA2" w14:textId="77777777" w:rsidR="00F40EEC" w:rsidRPr="002175A7" w:rsidRDefault="00F40EEC" w:rsidP="00891E8C">
      <w:pPr>
        <w:jc w:val="left"/>
        <w:rPr>
          <w:rFonts w:ascii="Arial" w:hAnsi="Arial" w:cs="Arial"/>
          <w:szCs w:val="26"/>
        </w:rPr>
      </w:pPr>
    </w:p>
    <w:p w14:paraId="5132FC50" w14:textId="77777777" w:rsidR="00F40EEC" w:rsidRPr="002175A7" w:rsidRDefault="00961EEE" w:rsidP="00891E8C">
      <w:pPr>
        <w:jc w:val="left"/>
        <w:rPr>
          <w:rFonts w:ascii="Arial" w:hAnsi="Arial" w:cs="Arial"/>
          <w:szCs w:val="26"/>
        </w:rPr>
      </w:pPr>
      <w:r w:rsidRPr="002175A7">
        <w:rPr>
          <w:rFonts w:ascii="Arial" w:hAnsi="Arial" w:cs="Arial"/>
          <w:szCs w:val="26"/>
        </w:rPr>
        <w:t>gegen Durchrostung</w:t>
      </w:r>
      <w:r w:rsidR="00F40EEC" w:rsidRPr="002175A7">
        <w:rPr>
          <w:rFonts w:ascii="Arial" w:hAnsi="Arial" w:cs="Arial"/>
          <w:szCs w:val="26"/>
        </w:rPr>
        <w:t>:____________ Monate</w:t>
      </w:r>
    </w:p>
    <w:p w14:paraId="2C066873" w14:textId="77777777" w:rsidR="00F40EEC" w:rsidRPr="002175A7" w:rsidRDefault="00F40EEC" w:rsidP="00891E8C">
      <w:pPr>
        <w:jc w:val="left"/>
        <w:rPr>
          <w:rFonts w:ascii="Arial" w:hAnsi="Arial" w:cs="Arial"/>
          <w:szCs w:val="26"/>
        </w:rPr>
      </w:pPr>
    </w:p>
    <w:p w14:paraId="0CE1C006" w14:textId="77777777" w:rsidR="00F40EEC" w:rsidRPr="002175A7" w:rsidRDefault="00F40EEC" w:rsidP="00891E8C">
      <w:pPr>
        <w:jc w:val="left"/>
        <w:rPr>
          <w:rFonts w:ascii="Arial" w:hAnsi="Arial" w:cs="Arial"/>
          <w:szCs w:val="26"/>
        </w:rPr>
      </w:pPr>
      <w:r w:rsidRPr="002175A7">
        <w:rPr>
          <w:rFonts w:ascii="Arial" w:hAnsi="Arial" w:cs="Arial"/>
          <w:szCs w:val="26"/>
        </w:rPr>
        <w:t>Unterhaltungskosten</w:t>
      </w:r>
    </w:p>
    <w:p w14:paraId="4B905B27" w14:textId="77777777" w:rsidR="00F40EEC" w:rsidRPr="002175A7" w:rsidRDefault="00F40EEC" w:rsidP="00891E8C">
      <w:pPr>
        <w:jc w:val="left"/>
        <w:rPr>
          <w:rFonts w:ascii="Arial" w:hAnsi="Arial" w:cs="Arial"/>
          <w:szCs w:val="26"/>
        </w:rPr>
      </w:pPr>
    </w:p>
    <w:p w14:paraId="7C05D11D" w14:textId="77777777" w:rsidR="00F40EEC" w:rsidRPr="002175A7" w:rsidRDefault="00F40EEC" w:rsidP="00891E8C">
      <w:pPr>
        <w:jc w:val="left"/>
        <w:rPr>
          <w:rFonts w:ascii="Arial" w:hAnsi="Arial" w:cs="Arial"/>
          <w:szCs w:val="26"/>
        </w:rPr>
      </w:pPr>
      <w:r w:rsidRPr="002175A7">
        <w:rPr>
          <w:rFonts w:ascii="Arial" w:hAnsi="Arial" w:cs="Arial"/>
          <w:szCs w:val="26"/>
        </w:rPr>
        <w:t>Kosten (aller) UVV Überprüfungen bei Wartungsvertragsabschluss.</w:t>
      </w:r>
    </w:p>
    <w:p w14:paraId="06343F99" w14:textId="77777777" w:rsidR="00F40EEC" w:rsidRPr="002175A7" w:rsidRDefault="00F40EEC" w:rsidP="00891E8C">
      <w:pPr>
        <w:jc w:val="left"/>
        <w:rPr>
          <w:rFonts w:ascii="Arial" w:hAnsi="Arial" w:cs="Arial"/>
          <w:szCs w:val="26"/>
        </w:rPr>
      </w:pPr>
    </w:p>
    <w:p w14:paraId="0249F98F" w14:textId="583AE396" w:rsidR="00F40EEC" w:rsidRPr="002175A7" w:rsidRDefault="00F40EEC" w:rsidP="00891E8C">
      <w:pPr>
        <w:jc w:val="left"/>
        <w:rPr>
          <w:rFonts w:ascii="Arial" w:hAnsi="Arial" w:cs="Arial"/>
          <w:szCs w:val="26"/>
        </w:rPr>
      </w:pPr>
      <w:r w:rsidRPr="002175A7">
        <w:rPr>
          <w:rFonts w:ascii="Arial" w:hAnsi="Arial" w:cs="Arial"/>
          <w:szCs w:val="26"/>
        </w:rPr>
        <w:t>Welche UVV ist dabei berücksichtigt?</w:t>
      </w:r>
      <w:r w:rsidR="002175A7">
        <w:rPr>
          <w:rFonts w:ascii="Arial" w:hAnsi="Arial" w:cs="Arial"/>
          <w:szCs w:val="26"/>
        </w:rPr>
        <w:t xml:space="preserve"> </w:t>
      </w:r>
      <w:r w:rsidRPr="002175A7">
        <w:rPr>
          <w:rFonts w:ascii="Arial" w:hAnsi="Arial" w:cs="Arial"/>
          <w:szCs w:val="26"/>
        </w:rPr>
        <w:t>_____________</w:t>
      </w:r>
    </w:p>
    <w:p w14:paraId="6AF79CF1" w14:textId="504D36E2" w:rsidR="00F40EEC" w:rsidRPr="002175A7" w:rsidRDefault="00F40EEC" w:rsidP="00891E8C">
      <w:pPr>
        <w:jc w:val="left"/>
        <w:rPr>
          <w:rFonts w:ascii="Arial" w:hAnsi="Arial" w:cs="Arial"/>
          <w:szCs w:val="26"/>
        </w:rPr>
      </w:pPr>
    </w:p>
    <w:p w14:paraId="795A858B" w14:textId="77777777" w:rsidR="00B306A5" w:rsidRPr="002175A7" w:rsidRDefault="00F40EEC" w:rsidP="00891E8C">
      <w:pPr>
        <w:jc w:val="left"/>
        <w:rPr>
          <w:rFonts w:ascii="Arial" w:hAnsi="Arial" w:cs="Arial"/>
          <w:szCs w:val="26"/>
        </w:rPr>
      </w:pPr>
      <w:r w:rsidRPr="002175A7">
        <w:rPr>
          <w:rFonts w:ascii="Arial" w:hAnsi="Arial" w:cs="Arial"/>
          <w:szCs w:val="26"/>
        </w:rPr>
        <w:t xml:space="preserve">Wie oft muss die o. g. UVV durchgeführt werden?   </w:t>
      </w:r>
    </w:p>
    <w:p w14:paraId="074B812E" w14:textId="20C21285" w:rsidR="00BB313A" w:rsidRPr="002175A7" w:rsidRDefault="00F40EEC" w:rsidP="00891E8C">
      <w:pPr>
        <w:jc w:val="left"/>
        <w:rPr>
          <w:rFonts w:ascii="Arial" w:hAnsi="Arial" w:cs="Arial"/>
          <w:szCs w:val="26"/>
        </w:rPr>
      </w:pPr>
      <w:r w:rsidRPr="002175A7">
        <w:rPr>
          <w:rFonts w:ascii="Arial" w:hAnsi="Arial" w:cs="Arial"/>
          <w:szCs w:val="26"/>
        </w:rPr>
        <w:t>Alle:</w:t>
      </w:r>
      <w:r w:rsidR="00B306A5" w:rsidRPr="002175A7">
        <w:rPr>
          <w:rFonts w:ascii="Arial" w:hAnsi="Arial" w:cs="Arial"/>
          <w:szCs w:val="26"/>
        </w:rPr>
        <w:t xml:space="preserve"> </w:t>
      </w:r>
      <w:r w:rsidRPr="002175A7">
        <w:rPr>
          <w:rFonts w:ascii="Arial" w:hAnsi="Arial" w:cs="Arial"/>
          <w:szCs w:val="26"/>
        </w:rPr>
        <w:t>_____________Monate</w:t>
      </w:r>
    </w:p>
    <w:p w14:paraId="14C10DAB" w14:textId="3C1287C5" w:rsidR="00F40EEC" w:rsidRPr="002175A7" w:rsidRDefault="00F40EEC" w:rsidP="002175A7">
      <w:pPr>
        <w:pStyle w:val="berschrift2"/>
        <w:numPr>
          <w:ilvl w:val="0"/>
          <w:numId w:val="0"/>
        </w:numPr>
        <w:ind w:left="578" w:hanging="578"/>
        <w:rPr>
          <w:rFonts w:ascii="Arial" w:hAnsi="Arial" w:cs="Arial"/>
        </w:rPr>
      </w:pPr>
    </w:p>
    <w:p w14:paraId="4D36265F" w14:textId="77777777" w:rsidR="00F40EEC" w:rsidRPr="0018760A" w:rsidRDefault="00F40EEC" w:rsidP="00891E8C">
      <w:pPr>
        <w:jc w:val="left"/>
        <w:rPr>
          <w:rFonts w:ascii="Arial" w:hAnsi="Arial" w:cs="Arial"/>
          <w:szCs w:val="26"/>
          <w:u w:val="single"/>
        </w:rPr>
      </w:pPr>
    </w:p>
    <w:p w14:paraId="154978A8" w14:textId="6A55CA38" w:rsidR="00F40EEC" w:rsidRPr="002175A7" w:rsidRDefault="002175A7" w:rsidP="00F40EEC">
      <w:pPr>
        <w:rPr>
          <w:rFonts w:ascii="Arial" w:hAnsi="Arial" w:cs="Arial"/>
          <w:bCs/>
          <w:szCs w:val="26"/>
        </w:rPr>
      </w:pPr>
      <w:r w:rsidRPr="002175A7">
        <w:rPr>
          <w:rFonts w:ascii="Arial" w:hAnsi="Arial" w:cs="Arial"/>
          <w:bCs/>
          <w:szCs w:val="26"/>
        </w:rPr>
        <w:t>Für das Skonto wird ein Zahlungsziel von ___ Tagen (mindestens 14 Tage) gewährt.</w:t>
      </w:r>
    </w:p>
    <w:p w14:paraId="67F777A7" w14:textId="50FC5281" w:rsidR="001860AA" w:rsidRDefault="001860AA" w:rsidP="008520E8">
      <w:pPr>
        <w:pStyle w:val="berschrift1"/>
        <w:shd w:val="clear" w:color="auto" w:fill="FFFFFF" w:themeFill="background1"/>
        <w:rPr>
          <w:rFonts w:ascii="Arial" w:hAnsi="Arial" w:cs="Arial"/>
          <w:sz w:val="26"/>
          <w:szCs w:val="26"/>
        </w:rPr>
      </w:pPr>
      <w:r w:rsidRPr="0018760A">
        <w:rPr>
          <w:rFonts w:ascii="Arial" w:hAnsi="Arial" w:cs="Arial"/>
          <w:sz w:val="26"/>
          <w:szCs w:val="26"/>
        </w:rPr>
        <w:t>Zusammenfassung der Preise</w:t>
      </w:r>
      <w:r w:rsidR="001677E4">
        <w:rPr>
          <w:rFonts w:ascii="Arial" w:hAnsi="Arial" w:cs="Arial"/>
          <w:sz w:val="26"/>
          <w:szCs w:val="26"/>
        </w:rPr>
        <w:t xml:space="preserve"> (ohne Optional- </w:t>
      </w:r>
      <w:proofErr w:type="spellStart"/>
      <w:r w:rsidR="001677E4">
        <w:rPr>
          <w:rFonts w:ascii="Arial" w:hAnsi="Arial" w:cs="Arial"/>
          <w:sz w:val="26"/>
          <w:szCs w:val="26"/>
        </w:rPr>
        <w:t>positionen</w:t>
      </w:r>
      <w:proofErr w:type="spellEnd"/>
      <w:r w:rsidR="001677E4">
        <w:rPr>
          <w:rFonts w:ascii="Arial" w:hAnsi="Arial" w:cs="Arial"/>
          <w:sz w:val="26"/>
          <w:szCs w:val="26"/>
        </w:rPr>
        <w:t>)</w:t>
      </w:r>
    </w:p>
    <w:p w14:paraId="7AF607C2" w14:textId="77777777" w:rsidR="00097DC1" w:rsidRPr="00097DC1" w:rsidRDefault="00097DC1" w:rsidP="00097DC1"/>
    <w:p w14:paraId="1BB62BD8" w14:textId="77777777" w:rsidR="001860AA" w:rsidRPr="0018760A" w:rsidRDefault="001860AA" w:rsidP="001860AA">
      <w:pPr>
        <w:rPr>
          <w:rStyle w:val="Hervorhebung"/>
          <w:rFonts w:ascii="Arial" w:hAnsi="Arial" w:cs="Arial"/>
          <w:i w:val="0"/>
          <w:szCs w:val="26"/>
        </w:rPr>
      </w:pPr>
    </w:p>
    <w:p w14:paraId="0DFD00C7" w14:textId="3CE5362E" w:rsidR="001860AA" w:rsidRDefault="00E72C65" w:rsidP="001860AA">
      <w:pPr>
        <w:rPr>
          <w:rFonts w:ascii="Arial" w:hAnsi="Arial" w:cs="Arial"/>
          <w:bCs/>
          <w:szCs w:val="26"/>
        </w:rPr>
      </w:pPr>
      <w:r>
        <w:rPr>
          <w:rFonts w:ascii="Arial" w:hAnsi="Arial" w:cs="Arial"/>
          <w:bCs/>
          <w:szCs w:val="26"/>
        </w:rPr>
        <w:t>Preis für ein Fahrzeug</w:t>
      </w:r>
      <w:r>
        <w:rPr>
          <w:rFonts w:ascii="Arial" w:hAnsi="Arial" w:cs="Arial"/>
          <w:bCs/>
          <w:szCs w:val="26"/>
        </w:rPr>
        <w:tab/>
        <w:t>________________________€</w:t>
      </w:r>
    </w:p>
    <w:p w14:paraId="405C585B" w14:textId="31B66623" w:rsidR="00E72C65" w:rsidRDefault="00E72C65" w:rsidP="001860AA">
      <w:pPr>
        <w:rPr>
          <w:rFonts w:ascii="Arial" w:hAnsi="Arial" w:cs="Arial"/>
          <w:bCs/>
          <w:szCs w:val="26"/>
        </w:rPr>
      </w:pPr>
    </w:p>
    <w:p w14:paraId="5C7576EA" w14:textId="0BC9A372" w:rsidR="00E72C65" w:rsidRPr="0018760A" w:rsidRDefault="00E72C65" w:rsidP="001860AA">
      <w:pPr>
        <w:rPr>
          <w:rFonts w:ascii="Arial" w:hAnsi="Arial" w:cs="Arial"/>
          <w:bCs/>
          <w:szCs w:val="26"/>
        </w:rPr>
      </w:pPr>
      <w:r>
        <w:rPr>
          <w:rFonts w:ascii="Arial" w:hAnsi="Arial" w:cs="Arial"/>
          <w:bCs/>
          <w:szCs w:val="26"/>
        </w:rPr>
        <w:t>Rabatt:</w:t>
      </w:r>
      <w:r>
        <w:rPr>
          <w:rFonts w:ascii="Arial" w:hAnsi="Arial" w:cs="Arial"/>
          <w:bCs/>
          <w:szCs w:val="26"/>
        </w:rPr>
        <w:tab/>
      </w:r>
      <w:r>
        <w:rPr>
          <w:rFonts w:ascii="Arial" w:hAnsi="Arial" w:cs="Arial"/>
          <w:bCs/>
          <w:szCs w:val="26"/>
        </w:rPr>
        <w:tab/>
      </w:r>
      <w:r>
        <w:rPr>
          <w:rFonts w:ascii="Arial" w:hAnsi="Arial" w:cs="Arial"/>
          <w:bCs/>
          <w:szCs w:val="26"/>
        </w:rPr>
        <w:tab/>
        <w:t>________________________€</w:t>
      </w:r>
    </w:p>
    <w:p w14:paraId="3E1381B9" w14:textId="77777777" w:rsidR="001860AA" w:rsidRDefault="001860AA" w:rsidP="001860AA">
      <w:pPr>
        <w:rPr>
          <w:rFonts w:ascii="Arial" w:hAnsi="Arial" w:cs="Arial"/>
          <w:bCs/>
          <w:szCs w:val="26"/>
        </w:rPr>
      </w:pPr>
    </w:p>
    <w:p w14:paraId="0F84D131" w14:textId="39A77B10" w:rsidR="002175A7" w:rsidRDefault="002175A7" w:rsidP="001860AA">
      <w:pPr>
        <w:rPr>
          <w:rFonts w:ascii="Arial" w:hAnsi="Arial" w:cs="Arial"/>
          <w:bCs/>
          <w:szCs w:val="26"/>
        </w:rPr>
      </w:pPr>
      <w:r>
        <w:rPr>
          <w:rFonts w:ascii="Arial" w:hAnsi="Arial" w:cs="Arial"/>
          <w:bCs/>
          <w:szCs w:val="26"/>
        </w:rPr>
        <w:t xml:space="preserve">Gesamtpreis ohne </w:t>
      </w:r>
      <w:proofErr w:type="spellStart"/>
      <w:r>
        <w:rPr>
          <w:rFonts w:ascii="Arial" w:hAnsi="Arial" w:cs="Arial"/>
          <w:bCs/>
          <w:szCs w:val="26"/>
        </w:rPr>
        <w:t>USt</w:t>
      </w:r>
      <w:proofErr w:type="spellEnd"/>
      <w:r>
        <w:rPr>
          <w:rFonts w:ascii="Arial" w:hAnsi="Arial" w:cs="Arial"/>
          <w:bCs/>
          <w:szCs w:val="26"/>
        </w:rPr>
        <w:t>.</w:t>
      </w:r>
      <w:r>
        <w:rPr>
          <w:rFonts w:ascii="Arial" w:hAnsi="Arial" w:cs="Arial"/>
          <w:bCs/>
          <w:szCs w:val="26"/>
        </w:rPr>
        <w:tab/>
      </w:r>
      <w:r>
        <w:rPr>
          <w:rFonts w:ascii="Arial" w:hAnsi="Arial" w:cs="Arial"/>
          <w:bCs/>
          <w:szCs w:val="26"/>
        </w:rPr>
        <w:t>________________________€</w:t>
      </w:r>
    </w:p>
    <w:p w14:paraId="6928F252" w14:textId="77777777" w:rsidR="002175A7" w:rsidRDefault="002175A7" w:rsidP="001860AA">
      <w:pPr>
        <w:rPr>
          <w:rFonts w:ascii="Arial" w:hAnsi="Arial" w:cs="Arial"/>
          <w:bCs/>
          <w:szCs w:val="26"/>
        </w:rPr>
      </w:pPr>
    </w:p>
    <w:p w14:paraId="62E52800" w14:textId="30119842" w:rsidR="002175A7" w:rsidRDefault="002175A7" w:rsidP="001860AA">
      <w:pPr>
        <w:rPr>
          <w:rFonts w:ascii="Arial" w:hAnsi="Arial" w:cs="Arial"/>
          <w:bCs/>
          <w:szCs w:val="26"/>
        </w:rPr>
      </w:pPr>
      <w:r>
        <w:rPr>
          <w:rFonts w:ascii="Arial" w:hAnsi="Arial" w:cs="Arial"/>
          <w:bCs/>
          <w:szCs w:val="26"/>
        </w:rPr>
        <w:t>Umsatzsteuer __ %</w:t>
      </w:r>
      <w:r>
        <w:rPr>
          <w:rFonts w:ascii="Arial" w:hAnsi="Arial" w:cs="Arial"/>
          <w:bCs/>
          <w:szCs w:val="26"/>
        </w:rPr>
        <w:tab/>
      </w:r>
      <w:r>
        <w:rPr>
          <w:rFonts w:ascii="Arial" w:hAnsi="Arial" w:cs="Arial"/>
          <w:bCs/>
          <w:szCs w:val="26"/>
        </w:rPr>
        <w:t>________________________€</w:t>
      </w:r>
    </w:p>
    <w:p w14:paraId="755A066F" w14:textId="77777777" w:rsidR="002175A7" w:rsidRPr="0018760A" w:rsidRDefault="002175A7" w:rsidP="001860AA">
      <w:pPr>
        <w:rPr>
          <w:rFonts w:ascii="Arial" w:hAnsi="Arial" w:cs="Arial"/>
          <w:bCs/>
          <w:szCs w:val="26"/>
        </w:rPr>
      </w:pPr>
    </w:p>
    <w:p w14:paraId="0D646F3A" w14:textId="1D28BBA2" w:rsidR="001860AA" w:rsidRDefault="00097DC1" w:rsidP="001860AA">
      <w:pPr>
        <w:rPr>
          <w:rFonts w:ascii="Arial" w:hAnsi="Arial" w:cs="Arial"/>
          <w:bCs/>
          <w:szCs w:val="26"/>
        </w:rPr>
      </w:pPr>
      <w:r>
        <w:rPr>
          <w:rFonts w:ascii="Arial" w:hAnsi="Arial" w:cs="Arial"/>
          <w:bCs/>
          <w:szCs w:val="26"/>
        </w:rPr>
        <w:t xml:space="preserve">Gesamtpreis inkl. </w:t>
      </w:r>
      <w:proofErr w:type="spellStart"/>
      <w:r>
        <w:rPr>
          <w:rFonts w:ascii="Arial" w:hAnsi="Arial" w:cs="Arial"/>
          <w:bCs/>
          <w:szCs w:val="26"/>
        </w:rPr>
        <w:t>Mwst</w:t>
      </w:r>
      <w:proofErr w:type="spellEnd"/>
      <w:r>
        <w:rPr>
          <w:rFonts w:ascii="Arial" w:hAnsi="Arial" w:cs="Arial"/>
          <w:bCs/>
          <w:szCs w:val="26"/>
        </w:rPr>
        <w:tab/>
        <w:t>________________________€</w:t>
      </w:r>
    </w:p>
    <w:p w14:paraId="3EB307E6" w14:textId="7542D86B" w:rsidR="00097DC1" w:rsidRDefault="00097DC1" w:rsidP="001860AA">
      <w:pPr>
        <w:rPr>
          <w:rFonts w:ascii="Arial" w:hAnsi="Arial" w:cs="Arial"/>
          <w:bCs/>
          <w:szCs w:val="26"/>
        </w:rPr>
      </w:pPr>
    </w:p>
    <w:p w14:paraId="20758738" w14:textId="3663035D" w:rsidR="00097DC1" w:rsidRDefault="00097DC1" w:rsidP="001860AA">
      <w:pPr>
        <w:rPr>
          <w:rFonts w:ascii="Arial" w:hAnsi="Arial" w:cs="Arial"/>
          <w:bCs/>
          <w:szCs w:val="26"/>
        </w:rPr>
      </w:pPr>
      <w:r>
        <w:rPr>
          <w:rFonts w:ascii="Arial" w:hAnsi="Arial" w:cs="Arial"/>
          <w:bCs/>
          <w:szCs w:val="26"/>
        </w:rPr>
        <w:t xml:space="preserve">abzgl. </w:t>
      </w:r>
      <w:r w:rsidR="002175A7">
        <w:rPr>
          <w:rFonts w:ascii="Arial" w:hAnsi="Arial" w:cs="Arial"/>
          <w:bCs/>
          <w:szCs w:val="26"/>
        </w:rPr>
        <w:t xml:space="preserve">___ % </w:t>
      </w:r>
      <w:r>
        <w:rPr>
          <w:rFonts w:ascii="Arial" w:hAnsi="Arial" w:cs="Arial"/>
          <w:bCs/>
          <w:szCs w:val="26"/>
        </w:rPr>
        <w:t>Skonto</w:t>
      </w:r>
      <w:r>
        <w:rPr>
          <w:rFonts w:ascii="Arial" w:hAnsi="Arial" w:cs="Arial"/>
          <w:bCs/>
          <w:szCs w:val="26"/>
        </w:rPr>
        <w:tab/>
        <w:t>________________________€</w:t>
      </w:r>
    </w:p>
    <w:p w14:paraId="336E2A44" w14:textId="245835C4" w:rsidR="00097DC1" w:rsidRDefault="00097DC1" w:rsidP="001860AA">
      <w:pPr>
        <w:rPr>
          <w:rFonts w:ascii="Arial" w:hAnsi="Arial" w:cs="Arial"/>
          <w:bCs/>
          <w:szCs w:val="26"/>
        </w:rPr>
      </w:pPr>
    </w:p>
    <w:p w14:paraId="6713697B" w14:textId="617DE632" w:rsidR="00097DC1" w:rsidRDefault="00097DC1" w:rsidP="001860AA">
      <w:pPr>
        <w:rPr>
          <w:rFonts w:ascii="Arial" w:hAnsi="Arial" w:cs="Arial"/>
          <w:bCs/>
          <w:szCs w:val="26"/>
        </w:rPr>
      </w:pPr>
      <w:r>
        <w:rPr>
          <w:rFonts w:ascii="Arial" w:hAnsi="Arial" w:cs="Arial"/>
          <w:bCs/>
          <w:szCs w:val="26"/>
        </w:rPr>
        <w:t>Gesamtpreis abzgl. Skonto ______________________€</w:t>
      </w:r>
    </w:p>
    <w:p w14:paraId="35F4F284" w14:textId="4B94A911" w:rsidR="00097DC1" w:rsidRDefault="00097DC1" w:rsidP="001860AA">
      <w:pPr>
        <w:rPr>
          <w:rFonts w:ascii="Arial" w:hAnsi="Arial" w:cs="Arial"/>
          <w:bCs/>
          <w:szCs w:val="26"/>
        </w:rPr>
      </w:pPr>
    </w:p>
    <w:p w14:paraId="2126DA4D" w14:textId="77777777" w:rsidR="00097DC1" w:rsidRPr="0018760A" w:rsidRDefault="00097DC1" w:rsidP="001860AA">
      <w:pPr>
        <w:rPr>
          <w:rFonts w:ascii="Arial" w:hAnsi="Arial" w:cs="Arial"/>
          <w:bCs/>
          <w:szCs w:val="26"/>
        </w:rPr>
      </w:pPr>
    </w:p>
    <w:p w14:paraId="0B56136A" w14:textId="6398F56B" w:rsidR="001677E4" w:rsidRPr="001677E4" w:rsidRDefault="001677E4" w:rsidP="001677E4">
      <w:pPr>
        <w:pStyle w:val="berschrift1"/>
        <w:shd w:val="clear" w:color="auto" w:fill="FFFF00"/>
        <w:rPr>
          <w:rStyle w:val="Hervorhebung"/>
          <w:rFonts w:ascii="Arial" w:hAnsi="Arial" w:cs="Arial"/>
          <w:i w:val="0"/>
          <w:iCs w:val="0"/>
          <w:sz w:val="26"/>
          <w:szCs w:val="26"/>
          <w:highlight w:val="yellow"/>
        </w:rPr>
      </w:pPr>
      <w:r w:rsidRPr="001677E4">
        <w:rPr>
          <w:rFonts w:ascii="Arial" w:hAnsi="Arial" w:cs="Arial"/>
          <w:sz w:val="26"/>
          <w:szCs w:val="26"/>
          <w:highlight w:val="yellow"/>
        </w:rPr>
        <w:t xml:space="preserve">Zusammenfassung der Preise (mit Optional- </w:t>
      </w:r>
      <w:proofErr w:type="spellStart"/>
      <w:r w:rsidRPr="001677E4">
        <w:rPr>
          <w:rFonts w:ascii="Arial" w:hAnsi="Arial" w:cs="Arial"/>
          <w:sz w:val="26"/>
          <w:szCs w:val="26"/>
          <w:highlight w:val="yellow"/>
        </w:rPr>
        <w:t>positionen</w:t>
      </w:r>
      <w:proofErr w:type="spellEnd"/>
      <w:r w:rsidRPr="001677E4">
        <w:rPr>
          <w:rFonts w:ascii="Arial" w:hAnsi="Arial" w:cs="Arial"/>
          <w:sz w:val="26"/>
          <w:szCs w:val="26"/>
          <w:highlight w:val="yellow"/>
        </w:rPr>
        <w:t>)</w:t>
      </w:r>
    </w:p>
    <w:p w14:paraId="00338ED2" w14:textId="6A918FBD" w:rsidR="001677E4" w:rsidRDefault="001677E4" w:rsidP="001677E4">
      <w:pPr>
        <w:rPr>
          <w:rStyle w:val="Hervorhebung"/>
          <w:rFonts w:ascii="Arial" w:hAnsi="Arial" w:cs="Arial"/>
          <w:i w:val="0"/>
          <w:szCs w:val="26"/>
        </w:rPr>
      </w:pPr>
    </w:p>
    <w:p w14:paraId="6D4448B5" w14:textId="77777777" w:rsidR="00097DC1" w:rsidRPr="0018760A" w:rsidRDefault="00097DC1" w:rsidP="001677E4">
      <w:pPr>
        <w:rPr>
          <w:rStyle w:val="Hervorhebung"/>
          <w:rFonts w:ascii="Arial" w:hAnsi="Arial" w:cs="Arial"/>
          <w:i w:val="0"/>
          <w:szCs w:val="26"/>
        </w:rPr>
      </w:pPr>
    </w:p>
    <w:p w14:paraId="0C3BD4AF" w14:textId="77777777" w:rsidR="002175A7" w:rsidRDefault="002175A7" w:rsidP="002175A7">
      <w:pPr>
        <w:rPr>
          <w:rFonts w:ascii="Arial" w:hAnsi="Arial" w:cs="Arial"/>
          <w:bCs/>
          <w:szCs w:val="26"/>
        </w:rPr>
      </w:pPr>
      <w:r>
        <w:rPr>
          <w:rFonts w:ascii="Arial" w:hAnsi="Arial" w:cs="Arial"/>
          <w:bCs/>
          <w:szCs w:val="26"/>
        </w:rPr>
        <w:t>Preis für ein Fahrzeug</w:t>
      </w:r>
      <w:r>
        <w:rPr>
          <w:rFonts w:ascii="Arial" w:hAnsi="Arial" w:cs="Arial"/>
          <w:bCs/>
          <w:szCs w:val="26"/>
        </w:rPr>
        <w:tab/>
        <w:t>________________________€</w:t>
      </w:r>
    </w:p>
    <w:p w14:paraId="6E5B07D3" w14:textId="77777777" w:rsidR="002175A7" w:rsidRDefault="002175A7" w:rsidP="002175A7">
      <w:pPr>
        <w:rPr>
          <w:rFonts w:ascii="Arial" w:hAnsi="Arial" w:cs="Arial"/>
          <w:bCs/>
          <w:szCs w:val="26"/>
        </w:rPr>
      </w:pPr>
    </w:p>
    <w:p w14:paraId="35482A15" w14:textId="77777777" w:rsidR="002175A7" w:rsidRPr="0018760A" w:rsidRDefault="002175A7" w:rsidP="002175A7">
      <w:pPr>
        <w:rPr>
          <w:rFonts w:ascii="Arial" w:hAnsi="Arial" w:cs="Arial"/>
          <w:bCs/>
          <w:szCs w:val="26"/>
        </w:rPr>
      </w:pPr>
      <w:r>
        <w:rPr>
          <w:rFonts w:ascii="Arial" w:hAnsi="Arial" w:cs="Arial"/>
          <w:bCs/>
          <w:szCs w:val="26"/>
        </w:rPr>
        <w:t>Rabatt:</w:t>
      </w:r>
      <w:r>
        <w:rPr>
          <w:rFonts w:ascii="Arial" w:hAnsi="Arial" w:cs="Arial"/>
          <w:bCs/>
          <w:szCs w:val="26"/>
        </w:rPr>
        <w:tab/>
      </w:r>
      <w:r>
        <w:rPr>
          <w:rFonts w:ascii="Arial" w:hAnsi="Arial" w:cs="Arial"/>
          <w:bCs/>
          <w:szCs w:val="26"/>
        </w:rPr>
        <w:tab/>
      </w:r>
      <w:r>
        <w:rPr>
          <w:rFonts w:ascii="Arial" w:hAnsi="Arial" w:cs="Arial"/>
          <w:bCs/>
          <w:szCs w:val="26"/>
        </w:rPr>
        <w:tab/>
        <w:t>________________________€</w:t>
      </w:r>
    </w:p>
    <w:p w14:paraId="2C8327FE" w14:textId="77777777" w:rsidR="002175A7" w:rsidRDefault="002175A7" w:rsidP="002175A7">
      <w:pPr>
        <w:rPr>
          <w:rFonts w:ascii="Arial" w:hAnsi="Arial" w:cs="Arial"/>
          <w:bCs/>
          <w:szCs w:val="26"/>
        </w:rPr>
      </w:pPr>
    </w:p>
    <w:p w14:paraId="3EA2163D" w14:textId="77777777" w:rsidR="002175A7" w:rsidRDefault="002175A7" w:rsidP="002175A7">
      <w:pPr>
        <w:rPr>
          <w:rFonts w:ascii="Arial" w:hAnsi="Arial" w:cs="Arial"/>
          <w:bCs/>
          <w:szCs w:val="26"/>
        </w:rPr>
      </w:pPr>
      <w:r>
        <w:rPr>
          <w:rFonts w:ascii="Arial" w:hAnsi="Arial" w:cs="Arial"/>
          <w:bCs/>
          <w:szCs w:val="26"/>
        </w:rPr>
        <w:t xml:space="preserve">Gesamtpreis ohne </w:t>
      </w:r>
      <w:proofErr w:type="spellStart"/>
      <w:r>
        <w:rPr>
          <w:rFonts w:ascii="Arial" w:hAnsi="Arial" w:cs="Arial"/>
          <w:bCs/>
          <w:szCs w:val="26"/>
        </w:rPr>
        <w:t>USt</w:t>
      </w:r>
      <w:proofErr w:type="spellEnd"/>
      <w:r>
        <w:rPr>
          <w:rFonts w:ascii="Arial" w:hAnsi="Arial" w:cs="Arial"/>
          <w:bCs/>
          <w:szCs w:val="26"/>
        </w:rPr>
        <w:t>.</w:t>
      </w:r>
      <w:r>
        <w:rPr>
          <w:rFonts w:ascii="Arial" w:hAnsi="Arial" w:cs="Arial"/>
          <w:bCs/>
          <w:szCs w:val="26"/>
        </w:rPr>
        <w:tab/>
        <w:t>________________________€</w:t>
      </w:r>
    </w:p>
    <w:p w14:paraId="6B3BE944" w14:textId="77777777" w:rsidR="002175A7" w:rsidRDefault="002175A7" w:rsidP="002175A7">
      <w:pPr>
        <w:rPr>
          <w:rFonts w:ascii="Arial" w:hAnsi="Arial" w:cs="Arial"/>
          <w:bCs/>
          <w:szCs w:val="26"/>
        </w:rPr>
      </w:pPr>
    </w:p>
    <w:p w14:paraId="7470BE00" w14:textId="77777777" w:rsidR="002175A7" w:rsidRDefault="002175A7" w:rsidP="002175A7">
      <w:pPr>
        <w:rPr>
          <w:rFonts w:ascii="Arial" w:hAnsi="Arial" w:cs="Arial"/>
          <w:bCs/>
          <w:szCs w:val="26"/>
        </w:rPr>
      </w:pPr>
      <w:r>
        <w:rPr>
          <w:rFonts w:ascii="Arial" w:hAnsi="Arial" w:cs="Arial"/>
          <w:bCs/>
          <w:szCs w:val="26"/>
        </w:rPr>
        <w:t>Umsatzsteuer __ %</w:t>
      </w:r>
      <w:r>
        <w:rPr>
          <w:rFonts w:ascii="Arial" w:hAnsi="Arial" w:cs="Arial"/>
          <w:bCs/>
          <w:szCs w:val="26"/>
        </w:rPr>
        <w:tab/>
        <w:t>________________________€</w:t>
      </w:r>
    </w:p>
    <w:p w14:paraId="24360036" w14:textId="77777777" w:rsidR="002175A7" w:rsidRPr="0018760A" w:rsidRDefault="002175A7" w:rsidP="002175A7">
      <w:pPr>
        <w:rPr>
          <w:rFonts w:ascii="Arial" w:hAnsi="Arial" w:cs="Arial"/>
          <w:bCs/>
          <w:szCs w:val="26"/>
        </w:rPr>
      </w:pPr>
    </w:p>
    <w:p w14:paraId="46B2D4FC" w14:textId="77777777" w:rsidR="002175A7" w:rsidRDefault="002175A7" w:rsidP="002175A7">
      <w:pPr>
        <w:rPr>
          <w:rFonts w:ascii="Arial" w:hAnsi="Arial" w:cs="Arial"/>
          <w:bCs/>
          <w:szCs w:val="26"/>
        </w:rPr>
      </w:pPr>
      <w:r>
        <w:rPr>
          <w:rFonts w:ascii="Arial" w:hAnsi="Arial" w:cs="Arial"/>
          <w:bCs/>
          <w:szCs w:val="26"/>
        </w:rPr>
        <w:t xml:space="preserve">Gesamtpreis inkl. </w:t>
      </w:r>
      <w:proofErr w:type="spellStart"/>
      <w:r>
        <w:rPr>
          <w:rFonts w:ascii="Arial" w:hAnsi="Arial" w:cs="Arial"/>
          <w:bCs/>
          <w:szCs w:val="26"/>
        </w:rPr>
        <w:t>Mwst</w:t>
      </w:r>
      <w:proofErr w:type="spellEnd"/>
      <w:r>
        <w:rPr>
          <w:rFonts w:ascii="Arial" w:hAnsi="Arial" w:cs="Arial"/>
          <w:bCs/>
          <w:szCs w:val="26"/>
        </w:rPr>
        <w:tab/>
        <w:t>________________________€</w:t>
      </w:r>
    </w:p>
    <w:p w14:paraId="55A19852" w14:textId="77777777" w:rsidR="002175A7" w:rsidRDefault="002175A7" w:rsidP="002175A7">
      <w:pPr>
        <w:rPr>
          <w:rFonts w:ascii="Arial" w:hAnsi="Arial" w:cs="Arial"/>
          <w:bCs/>
          <w:szCs w:val="26"/>
        </w:rPr>
      </w:pPr>
    </w:p>
    <w:p w14:paraId="335D5449" w14:textId="77777777" w:rsidR="002175A7" w:rsidRDefault="002175A7" w:rsidP="002175A7">
      <w:pPr>
        <w:rPr>
          <w:rFonts w:ascii="Arial" w:hAnsi="Arial" w:cs="Arial"/>
          <w:bCs/>
          <w:szCs w:val="26"/>
        </w:rPr>
      </w:pPr>
      <w:r>
        <w:rPr>
          <w:rFonts w:ascii="Arial" w:hAnsi="Arial" w:cs="Arial"/>
          <w:bCs/>
          <w:szCs w:val="26"/>
        </w:rPr>
        <w:t>abzgl. ___ % Skonto</w:t>
      </w:r>
      <w:r>
        <w:rPr>
          <w:rFonts w:ascii="Arial" w:hAnsi="Arial" w:cs="Arial"/>
          <w:bCs/>
          <w:szCs w:val="26"/>
        </w:rPr>
        <w:tab/>
        <w:t>________________________€</w:t>
      </w:r>
    </w:p>
    <w:p w14:paraId="1E774DD6" w14:textId="77777777" w:rsidR="002175A7" w:rsidRDefault="002175A7" w:rsidP="002175A7">
      <w:pPr>
        <w:rPr>
          <w:rFonts w:ascii="Arial" w:hAnsi="Arial" w:cs="Arial"/>
          <w:bCs/>
          <w:szCs w:val="26"/>
        </w:rPr>
      </w:pPr>
    </w:p>
    <w:p w14:paraId="61F1D1FF" w14:textId="77777777" w:rsidR="002175A7" w:rsidRDefault="002175A7" w:rsidP="002175A7">
      <w:pPr>
        <w:rPr>
          <w:rFonts w:ascii="Arial" w:hAnsi="Arial" w:cs="Arial"/>
          <w:bCs/>
          <w:szCs w:val="26"/>
        </w:rPr>
      </w:pPr>
      <w:r>
        <w:rPr>
          <w:rFonts w:ascii="Arial" w:hAnsi="Arial" w:cs="Arial"/>
          <w:bCs/>
          <w:szCs w:val="26"/>
        </w:rPr>
        <w:t>Gesamtpreis abzgl. Skonto ______________________€</w:t>
      </w:r>
    </w:p>
    <w:p w14:paraId="5380DB3C" w14:textId="11677699" w:rsidR="00097DC1" w:rsidRDefault="00097DC1">
      <w:pPr>
        <w:spacing w:after="160"/>
        <w:jc w:val="left"/>
        <w:rPr>
          <w:rFonts w:ascii="Arial" w:hAnsi="Arial" w:cs="Arial"/>
          <w:bCs/>
          <w:szCs w:val="26"/>
        </w:rPr>
      </w:pPr>
      <w:r>
        <w:rPr>
          <w:rFonts w:ascii="Arial" w:hAnsi="Arial" w:cs="Arial"/>
          <w:bCs/>
          <w:szCs w:val="26"/>
        </w:rPr>
        <w:br w:type="page"/>
      </w:r>
    </w:p>
    <w:p w14:paraId="7C8559FD" w14:textId="77777777" w:rsidR="001860AA" w:rsidRPr="0018760A" w:rsidRDefault="001860AA" w:rsidP="001860AA">
      <w:pPr>
        <w:ind w:right="-2268"/>
        <w:jc w:val="center"/>
        <w:rPr>
          <w:rFonts w:ascii="Arial" w:hAnsi="Arial" w:cs="Arial"/>
          <w:sz w:val="36"/>
          <w:szCs w:val="36"/>
        </w:rPr>
      </w:pPr>
      <w:r w:rsidRPr="0018760A">
        <w:rPr>
          <w:rFonts w:ascii="Arial" w:hAnsi="Arial" w:cs="Arial"/>
          <w:b/>
          <w:sz w:val="36"/>
          <w:szCs w:val="36"/>
          <w:u w:val="single"/>
        </w:rPr>
        <w:lastRenderedPageBreak/>
        <w:t>Leerblatt für Ergänzungen zu dem LOS 1</w:t>
      </w:r>
    </w:p>
    <w:p w14:paraId="22DA3D8B" w14:textId="77777777" w:rsidR="001860AA" w:rsidRPr="0018760A" w:rsidRDefault="001860AA" w:rsidP="001860AA">
      <w:pPr>
        <w:rPr>
          <w:rFonts w:ascii="Arial" w:hAnsi="Arial" w:cs="Arial"/>
          <w:bCs/>
        </w:rPr>
      </w:pPr>
    </w:p>
    <w:p w14:paraId="2977B013" w14:textId="77777777" w:rsidR="001860AA" w:rsidRPr="0018760A" w:rsidRDefault="001860AA" w:rsidP="001860AA">
      <w:pPr>
        <w:rPr>
          <w:rFonts w:ascii="Arial" w:hAnsi="Arial" w:cs="Arial"/>
        </w:rPr>
      </w:pPr>
    </w:p>
    <w:sectPr w:rsidR="001860AA" w:rsidRPr="0018760A" w:rsidSect="009860C3">
      <w:headerReference w:type="default" r:id="rId11"/>
      <w:pgSz w:w="11906" w:h="16838"/>
      <w:pgMar w:top="1418" w:right="3969" w:bottom="1134" w:left="1418" w:header="708"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71311" w14:textId="77777777" w:rsidR="009B502A" w:rsidRDefault="009B502A" w:rsidP="004D00D2">
      <w:pPr>
        <w:spacing w:line="240" w:lineRule="auto"/>
      </w:pPr>
      <w:r>
        <w:separator/>
      </w:r>
    </w:p>
  </w:endnote>
  <w:endnote w:type="continuationSeparator" w:id="0">
    <w:p w14:paraId="52621765" w14:textId="77777777" w:rsidR="009B502A" w:rsidRDefault="009B502A" w:rsidP="004D0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 Sans OS ITC TT">
    <w:panose1 w:val="000004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3EBE1" w14:textId="77777777" w:rsidR="001A0EA6" w:rsidRDefault="001A0EA6" w:rsidP="001A0EA6">
    <w:pPr>
      <w:pStyle w:val="Fuzeil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58FB4" w14:textId="77777777" w:rsidR="009B502A" w:rsidRDefault="009B502A" w:rsidP="004D00D2">
      <w:pPr>
        <w:spacing w:line="240" w:lineRule="auto"/>
      </w:pPr>
      <w:r>
        <w:separator/>
      </w:r>
    </w:p>
  </w:footnote>
  <w:footnote w:type="continuationSeparator" w:id="0">
    <w:p w14:paraId="2095E9EF" w14:textId="77777777" w:rsidR="009B502A" w:rsidRDefault="009B502A" w:rsidP="004D00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2C2A0" w14:textId="2BB432C1" w:rsidR="005E6A18" w:rsidRPr="003B7170" w:rsidRDefault="003B7170" w:rsidP="003E68C9">
    <w:pPr>
      <w:jc w:val="center"/>
      <w:rPr>
        <w:rFonts w:ascii="Arial" w:hAnsi="Arial" w:cs="Arial"/>
        <w:b/>
        <w:sz w:val="28"/>
        <w:szCs w:val="28"/>
        <w:u w:val="single"/>
      </w:rPr>
    </w:pPr>
    <w:r>
      <w:rPr>
        <w:rFonts w:ascii="Arial" w:hAnsi="Arial" w:cs="Arial"/>
        <w:b/>
        <w:sz w:val="28"/>
        <w:szCs w:val="28"/>
        <w:u w:val="single"/>
      </w:rPr>
      <w:t>Pkw Leitender Notarzt (LNA)</w:t>
    </w:r>
    <w:r w:rsidR="005E6A18" w:rsidRPr="003B7170">
      <w:rPr>
        <w:rFonts w:ascii="Arial" w:hAnsi="Arial" w:cs="Arial"/>
        <w:b/>
        <w:sz w:val="28"/>
        <w:szCs w:val="28"/>
        <w:u w:val="single"/>
      </w:rPr>
      <w:t xml:space="preserve"> Feuerwehr Gelsenkirchen</w:t>
    </w:r>
    <w:r w:rsidR="001A0EA6">
      <w:rPr>
        <w:rFonts w:ascii="Arial" w:hAnsi="Arial" w:cs="Arial"/>
        <w:b/>
        <w:sz w:val="28"/>
        <w:szCs w:val="28"/>
        <w:u w:val="single"/>
      </w:rPr>
      <w:t xml:space="preserve"> 2026 Los 2</w:t>
    </w:r>
  </w:p>
  <w:p w14:paraId="6BA13C94" w14:textId="77777777" w:rsidR="005E6A18" w:rsidRDefault="005E6A1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B1307" w14:textId="0BEB6D03" w:rsidR="005E6A18" w:rsidRDefault="00C46241" w:rsidP="0006206A">
    <w:pPr>
      <w:ind w:right="-2551"/>
      <w:jc w:val="center"/>
      <w:rPr>
        <w:b/>
        <w:sz w:val="28"/>
        <w:szCs w:val="28"/>
        <w:u w:val="single"/>
      </w:rPr>
    </w:pPr>
    <w:r>
      <w:rPr>
        <w:rFonts w:ascii="Arial" w:hAnsi="Arial" w:cs="Arial"/>
        <w:b/>
        <w:sz w:val="28"/>
        <w:szCs w:val="28"/>
        <w:u w:val="single"/>
      </w:rPr>
      <w:t>Pkw Leitender Notarzt (LNA)</w:t>
    </w:r>
    <w:r w:rsidRPr="003B7170">
      <w:rPr>
        <w:rFonts w:ascii="Arial" w:hAnsi="Arial" w:cs="Arial"/>
        <w:b/>
        <w:sz w:val="28"/>
        <w:szCs w:val="28"/>
        <w:u w:val="single"/>
      </w:rPr>
      <w:t xml:space="preserve"> 2026 Feuerwehr Gelsenkirchen</w:t>
    </w:r>
    <w:r w:rsidR="002175A7">
      <w:rPr>
        <w:rFonts w:ascii="Arial" w:hAnsi="Arial" w:cs="Arial"/>
        <w:b/>
        <w:sz w:val="28"/>
        <w:szCs w:val="28"/>
        <w:u w:val="single"/>
      </w:rPr>
      <w:t xml:space="preserve"> Los 2</w:t>
    </w:r>
  </w:p>
  <w:tbl>
    <w:tblPr>
      <w:tblStyle w:val="Tabellenraster"/>
      <w:tblW w:w="9062" w:type="dxa"/>
      <w:tblInd w:w="-5" w:type="dxa"/>
      <w:tblBorders>
        <w:insideV w:val="none" w:sz="0" w:space="0" w:color="auto"/>
      </w:tblBorders>
      <w:tblLook w:val="04A0" w:firstRow="1" w:lastRow="0" w:firstColumn="1" w:lastColumn="0" w:noHBand="0" w:noVBand="1"/>
    </w:tblPr>
    <w:tblGrid>
      <w:gridCol w:w="6912"/>
      <w:gridCol w:w="2150"/>
    </w:tblGrid>
    <w:tr w:rsidR="005E6A18" w14:paraId="6BCA6CBC" w14:textId="77777777" w:rsidTr="00271805">
      <w:tc>
        <w:tcPr>
          <w:tcW w:w="6912" w:type="dxa"/>
        </w:tcPr>
        <w:p w14:paraId="7C26EEEB" w14:textId="77777777" w:rsidR="005E6A18" w:rsidRPr="007A7A8B" w:rsidRDefault="005E6A18" w:rsidP="00AD63B6">
          <w:pPr>
            <w:rPr>
              <w:sz w:val="28"/>
              <w:szCs w:val="28"/>
              <w:u w:val="single"/>
            </w:rPr>
          </w:pPr>
          <w:r>
            <w:rPr>
              <w:sz w:val="28"/>
              <w:szCs w:val="28"/>
              <w:u w:val="single"/>
            </w:rPr>
            <w:t>Pos.</w:t>
          </w:r>
          <w:r w:rsidRPr="00C43B5E">
            <w:rPr>
              <w:sz w:val="28"/>
              <w:szCs w:val="28"/>
            </w:rPr>
            <w:t xml:space="preserve"> </w:t>
          </w:r>
          <w:r>
            <w:rPr>
              <w:sz w:val="28"/>
              <w:szCs w:val="28"/>
              <w:u w:val="single"/>
            </w:rPr>
            <w:t>Gegenstand / Artikel</w:t>
          </w:r>
        </w:p>
      </w:tc>
      <w:tc>
        <w:tcPr>
          <w:tcW w:w="2150" w:type="dxa"/>
        </w:tcPr>
        <w:p w14:paraId="7CA89E36" w14:textId="77777777" w:rsidR="005E6A18" w:rsidRPr="007A7A8B" w:rsidRDefault="005E6A18" w:rsidP="00AD63B6">
          <w:pPr>
            <w:jc w:val="center"/>
            <w:rPr>
              <w:rFonts w:ascii="Times New Roman" w:hAnsi="Times New Roman" w:cs="Times New Roman"/>
              <w:sz w:val="28"/>
              <w:szCs w:val="28"/>
              <w:u w:val="single"/>
            </w:rPr>
          </w:pPr>
          <w:r>
            <w:rPr>
              <w:sz w:val="28"/>
              <w:szCs w:val="28"/>
              <w:u w:val="single"/>
            </w:rPr>
            <w:t xml:space="preserve">Gesamtpreis in </w:t>
          </w:r>
          <w:r>
            <w:rPr>
              <w:rFonts w:ascii="Times New Roman" w:hAnsi="Times New Roman" w:cs="Times New Roman"/>
              <w:sz w:val="28"/>
              <w:szCs w:val="28"/>
              <w:u w:val="single"/>
            </w:rPr>
            <w:t>€</w:t>
          </w:r>
        </w:p>
      </w:tc>
    </w:tr>
  </w:tbl>
  <w:p w14:paraId="6D55D5D9" w14:textId="4FBA5086" w:rsidR="005E6A18" w:rsidRDefault="005E6A1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B223C" w14:textId="28582669" w:rsidR="005E6A18" w:rsidRPr="00AD63B6" w:rsidRDefault="00C46241" w:rsidP="00AD63B6">
    <w:pPr>
      <w:ind w:right="-2551"/>
      <w:jc w:val="center"/>
      <w:rPr>
        <w:b/>
        <w:sz w:val="28"/>
        <w:szCs w:val="28"/>
        <w:u w:val="single"/>
      </w:rPr>
    </w:pPr>
    <w:r>
      <w:rPr>
        <w:rFonts w:ascii="Arial" w:hAnsi="Arial" w:cs="Arial"/>
        <w:b/>
        <w:sz w:val="28"/>
        <w:szCs w:val="28"/>
        <w:u w:val="single"/>
      </w:rPr>
      <w:t>Pkw Leitender Notarzt (LNA)</w:t>
    </w:r>
    <w:r w:rsidRPr="003B7170">
      <w:rPr>
        <w:rFonts w:ascii="Arial" w:hAnsi="Arial" w:cs="Arial"/>
        <w:b/>
        <w:sz w:val="28"/>
        <w:szCs w:val="28"/>
        <w:u w:val="single"/>
      </w:rPr>
      <w:t xml:space="preserve"> 2026 Feuerwehr Gelsenkirchen</w:t>
    </w:r>
    <w:r w:rsidR="002175A7">
      <w:rPr>
        <w:rFonts w:ascii="Arial" w:hAnsi="Arial" w:cs="Arial"/>
        <w:b/>
        <w:sz w:val="28"/>
        <w:szCs w:val="28"/>
        <w:u w:val="single"/>
      </w:rPr>
      <w:t xml:space="preserve"> – Los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E0FF9"/>
    <w:multiLevelType w:val="hybridMultilevel"/>
    <w:tmpl w:val="2DE4F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08B2513"/>
    <w:multiLevelType w:val="hybridMultilevel"/>
    <w:tmpl w:val="BC3AB4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6CA4C78"/>
    <w:multiLevelType w:val="hybridMultilevel"/>
    <w:tmpl w:val="79785798"/>
    <w:lvl w:ilvl="0" w:tplc="4D7A9AC8">
      <w:numFmt w:val="bullet"/>
      <w:lvlText w:val="•"/>
      <w:lvlJc w:val="left"/>
      <w:pPr>
        <w:ind w:left="720" w:hanging="360"/>
      </w:pPr>
      <w:rPr>
        <w:rFonts w:ascii="Officina Sans OS ITC TT" w:eastAsiaTheme="minorHAnsi" w:hAnsi="Officina Sans OS ITC T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C34CFF"/>
    <w:multiLevelType w:val="hybridMultilevel"/>
    <w:tmpl w:val="45821758"/>
    <w:lvl w:ilvl="0" w:tplc="7512BF16">
      <w:numFmt w:val="bullet"/>
      <w:lvlText w:val="-"/>
      <w:lvlJc w:val="left"/>
      <w:pPr>
        <w:ind w:left="720" w:hanging="360"/>
      </w:pPr>
      <w:rPr>
        <w:rFonts w:ascii="Officina Sans OS ITC TT" w:eastAsiaTheme="minorHAnsi" w:hAnsi="Officina Sans OS ITC T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407850"/>
    <w:multiLevelType w:val="hybridMultilevel"/>
    <w:tmpl w:val="0A3AAC36"/>
    <w:lvl w:ilvl="0" w:tplc="4F04C46C">
      <w:numFmt w:val="bullet"/>
      <w:lvlText w:val="-"/>
      <w:lvlJc w:val="left"/>
      <w:pPr>
        <w:ind w:left="720" w:hanging="360"/>
      </w:pPr>
      <w:rPr>
        <w:rFonts w:ascii="Officina Sans OS ITC TT" w:eastAsiaTheme="minorHAnsi" w:hAnsi="Officina Sans OS ITC T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671672"/>
    <w:multiLevelType w:val="hybridMultilevel"/>
    <w:tmpl w:val="B392914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BEE1BA6"/>
    <w:multiLevelType w:val="hybridMultilevel"/>
    <w:tmpl w:val="C3121F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7FE728E"/>
    <w:multiLevelType w:val="hybridMultilevel"/>
    <w:tmpl w:val="529A65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D2A51C7"/>
    <w:multiLevelType w:val="multilevel"/>
    <w:tmpl w:val="2AE27AF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60DD3FAE"/>
    <w:multiLevelType w:val="hybridMultilevel"/>
    <w:tmpl w:val="95380176"/>
    <w:lvl w:ilvl="0" w:tplc="4D7A9AC8">
      <w:numFmt w:val="bullet"/>
      <w:lvlText w:val="•"/>
      <w:lvlJc w:val="left"/>
      <w:pPr>
        <w:ind w:left="1080" w:hanging="360"/>
      </w:pPr>
      <w:rPr>
        <w:rFonts w:ascii="Officina Sans OS ITC TT" w:eastAsiaTheme="minorHAnsi" w:hAnsi="Officina Sans OS ITC TT"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6601776D"/>
    <w:multiLevelType w:val="hybridMultilevel"/>
    <w:tmpl w:val="ACF25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1B60FA"/>
    <w:multiLevelType w:val="hybridMultilevel"/>
    <w:tmpl w:val="D6260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E5F757C"/>
    <w:multiLevelType w:val="hybridMultilevel"/>
    <w:tmpl w:val="E00A6148"/>
    <w:lvl w:ilvl="0" w:tplc="4D7A9AC8">
      <w:numFmt w:val="bullet"/>
      <w:lvlText w:val="•"/>
      <w:lvlJc w:val="left"/>
      <w:pPr>
        <w:ind w:left="720" w:hanging="360"/>
      </w:pPr>
      <w:rPr>
        <w:rFonts w:ascii="Officina Sans OS ITC TT" w:eastAsiaTheme="minorHAnsi" w:hAnsi="Officina Sans OS ITC T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C118D2"/>
    <w:multiLevelType w:val="hybridMultilevel"/>
    <w:tmpl w:val="70886B2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5CE35EF"/>
    <w:multiLevelType w:val="hybridMultilevel"/>
    <w:tmpl w:val="C48A90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6CB26E7"/>
    <w:multiLevelType w:val="hybridMultilevel"/>
    <w:tmpl w:val="46D6FD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B467A23"/>
    <w:multiLevelType w:val="hybridMultilevel"/>
    <w:tmpl w:val="6EFE6DD0"/>
    <w:lvl w:ilvl="0" w:tplc="6A92D5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F9545C"/>
    <w:multiLevelType w:val="hybridMultilevel"/>
    <w:tmpl w:val="2D3A7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8"/>
  </w:num>
  <w:num w:numId="4">
    <w:abstractNumId w:val="3"/>
  </w:num>
  <w:num w:numId="5">
    <w:abstractNumId w:val="4"/>
  </w:num>
  <w:num w:numId="6">
    <w:abstractNumId w:val="2"/>
  </w:num>
  <w:num w:numId="7">
    <w:abstractNumId w:val="12"/>
  </w:num>
  <w:num w:numId="8">
    <w:abstractNumId w:val="9"/>
  </w:num>
  <w:num w:numId="9">
    <w:abstractNumId w:val="16"/>
  </w:num>
  <w:num w:numId="10">
    <w:abstractNumId w:val="13"/>
  </w:num>
  <w:num w:numId="11">
    <w:abstractNumId w:val="5"/>
  </w:num>
  <w:num w:numId="12">
    <w:abstractNumId w:val="7"/>
  </w:num>
  <w:num w:numId="13">
    <w:abstractNumId w:val="15"/>
  </w:num>
  <w:num w:numId="14">
    <w:abstractNumId w:val="14"/>
  </w:num>
  <w:num w:numId="15">
    <w:abstractNumId w:val="6"/>
  </w:num>
  <w:num w:numId="16">
    <w:abstractNumId w:val="1"/>
  </w:num>
  <w:num w:numId="17">
    <w:abstractNumId w:val="11"/>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0D2"/>
    <w:rsid w:val="000244A3"/>
    <w:rsid w:val="000443D6"/>
    <w:rsid w:val="0005251A"/>
    <w:rsid w:val="00055A6A"/>
    <w:rsid w:val="0006206A"/>
    <w:rsid w:val="00097DC1"/>
    <w:rsid w:val="000D2026"/>
    <w:rsid w:val="000E1A6F"/>
    <w:rsid w:val="00107C27"/>
    <w:rsid w:val="00131F34"/>
    <w:rsid w:val="00156936"/>
    <w:rsid w:val="0016757D"/>
    <w:rsid w:val="001677E4"/>
    <w:rsid w:val="0017498C"/>
    <w:rsid w:val="001860AA"/>
    <w:rsid w:val="0018760A"/>
    <w:rsid w:val="001A0EA6"/>
    <w:rsid w:val="001C2E27"/>
    <w:rsid w:val="001C5BA6"/>
    <w:rsid w:val="001F01CA"/>
    <w:rsid w:val="0021148C"/>
    <w:rsid w:val="002175A7"/>
    <w:rsid w:val="00227C8F"/>
    <w:rsid w:val="0024492C"/>
    <w:rsid w:val="00250682"/>
    <w:rsid w:val="00266A86"/>
    <w:rsid w:val="00271093"/>
    <w:rsid w:val="00271805"/>
    <w:rsid w:val="002960CE"/>
    <w:rsid w:val="002A5899"/>
    <w:rsid w:val="002B6C19"/>
    <w:rsid w:val="002C52D9"/>
    <w:rsid w:val="002C7940"/>
    <w:rsid w:val="002D37D6"/>
    <w:rsid w:val="00322533"/>
    <w:rsid w:val="003260A9"/>
    <w:rsid w:val="00345203"/>
    <w:rsid w:val="00351C2C"/>
    <w:rsid w:val="00357A6C"/>
    <w:rsid w:val="00357F78"/>
    <w:rsid w:val="00391B74"/>
    <w:rsid w:val="003A2534"/>
    <w:rsid w:val="003B5397"/>
    <w:rsid w:val="003B7170"/>
    <w:rsid w:val="003C52EB"/>
    <w:rsid w:val="003D4290"/>
    <w:rsid w:val="003D7563"/>
    <w:rsid w:val="003E1ACE"/>
    <w:rsid w:val="003E400D"/>
    <w:rsid w:val="003E68C9"/>
    <w:rsid w:val="00447B3D"/>
    <w:rsid w:val="004653E3"/>
    <w:rsid w:val="004753EF"/>
    <w:rsid w:val="004965CF"/>
    <w:rsid w:val="004A01D9"/>
    <w:rsid w:val="004B3D30"/>
    <w:rsid w:val="004D00D2"/>
    <w:rsid w:val="004D63BC"/>
    <w:rsid w:val="004E6ECD"/>
    <w:rsid w:val="004F6B70"/>
    <w:rsid w:val="00500C9D"/>
    <w:rsid w:val="005056B6"/>
    <w:rsid w:val="00510EA1"/>
    <w:rsid w:val="0052737D"/>
    <w:rsid w:val="0053694B"/>
    <w:rsid w:val="00546A5A"/>
    <w:rsid w:val="00555A58"/>
    <w:rsid w:val="005950B7"/>
    <w:rsid w:val="005A1AD9"/>
    <w:rsid w:val="005B297E"/>
    <w:rsid w:val="005D15B1"/>
    <w:rsid w:val="005E6657"/>
    <w:rsid w:val="005E6A18"/>
    <w:rsid w:val="00616EA0"/>
    <w:rsid w:val="0063189D"/>
    <w:rsid w:val="00657DC4"/>
    <w:rsid w:val="00670D49"/>
    <w:rsid w:val="0068298A"/>
    <w:rsid w:val="006C5ED7"/>
    <w:rsid w:val="006D1E5C"/>
    <w:rsid w:val="006E262A"/>
    <w:rsid w:val="006F4DF9"/>
    <w:rsid w:val="007076E3"/>
    <w:rsid w:val="00711F52"/>
    <w:rsid w:val="00730A2B"/>
    <w:rsid w:val="00737488"/>
    <w:rsid w:val="00785817"/>
    <w:rsid w:val="007A7A8B"/>
    <w:rsid w:val="007C5A01"/>
    <w:rsid w:val="007D4BF9"/>
    <w:rsid w:val="00800DD8"/>
    <w:rsid w:val="00802EEB"/>
    <w:rsid w:val="00804B63"/>
    <w:rsid w:val="00816E1C"/>
    <w:rsid w:val="00835544"/>
    <w:rsid w:val="00845818"/>
    <w:rsid w:val="008520E8"/>
    <w:rsid w:val="00857A14"/>
    <w:rsid w:val="00864AB5"/>
    <w:rsid w:val="00891E8C"/>
    <w:rsid w:val="00892D3D"/>
    <w:rsid w:val="008D3EE3"/>
    <w:rsid w:val="008F13A9"/>
    <w:rsid w:val="00934608"/>
    <w:rsid w:val="00953FB1"/>
    <w:rsid w:val="00961EEE"/>
    <w:rsid w:val="00962F7E"/>
    <w:rsid w:val="00967011"/>
    <w:rsid w:val="00967C87"/>
    <w:rsid w:val="0098001C"/>
    <w:rsid w:val="009860C3"/>
    <w:rsid w:val="009A25E4"/>
    <w:rsid w:val="009B502A"/>
    <w:rsid w:val="009C00D4"/>
    <w:rsid w:val="009C34F2"/>
    <w:rsid w:val="009C44C1"/>
    <w:rsid w:val="009F56D6"/>
    <w:rsid w:val="00A209B3"/>
    <w:rsid w:val="00A23D21"/>
    <w:rsid w:val="00A24E10"/>
    <w:rsid w:val="00A260BB"/>
    <w:rsid w:val="00A30917"/>
    <w:rsid w:val="00A70E53"/>
    <w:rsid w:val="00A775E4"/>
    <w:rsid w:val="00AA53EC"/>
    <w:rsid w:val="00AB18D5"/>
    <w:rsid w:val="00AB5CA5"/>
    <w:rsid w:val="00AB7288"/>
    <w:rsid w:val="00AD63B6"/>
    <w:rsid w:val="00B11BDC"/>
    <w:rsid w:val="00B1513A"/>
    <w:rsid w:val="00B306A5"/>
    <w:rsid w:val="00B50269"/>
    <w:rsid w:val="00B7768F"/>
    <w:rsid w:val="00B77A17"/>
    <w:rsid w:val="00BA7CA9"/>
    <w:rsid w:val="00BB2197"/>
    <w:rsid w:val="00BB313A"/>
    <w:rsid w:val="00BD423F"/>
    <w:rsid w:val="00BE739E"/>
    <w:rsid w:val="00C00CFF"/>
    <w:rsid w:val="00C05864"/>
    <w:rsid w:val="00C43B5E"/>
    <w:rsid w:val="00C450A7"/>
    <w:rsid w:val="00C46241"/>
    <w:rsid w:val="00C558E7"/>
    <w:rsid w:val="00C7043E"/>
    <w:rsid w:val="00C8000C"/>
    <w:rsid w:val="00C91F5C"/>
    <w:rsid w:val="00CF116D"/>
    <w:rsid w:val="00CF4406"/>
    <w:rsid w:val="00D15401"/>
    <w:rsid w:val="00D24E2F"/>
    <w:rsid w:val="00D417A6"/>
    <w:rsid w:val="00D87721"/>
    <w:rsid w:val="00DB49C2"/>
    <w:rsid w:val="00DD4D07"/>
    <w:rsid w:val="00DF6A9E"/>
    <w:rsid w:val="00E04941"/>
    <w:rsid w:val="00E10FE4"/>
    <w:rsid w:val="00E1790E"/>
    <w:rsid w:val="00E2275C"/>
    <w:rsid w:val="00E418A0"/>
    <w:rsid w:val="00E54962"/>
    <w:rsid w:val="00E72C65"/>
    <w:rsid w:val="00E857F6"/>
    <w:rsid w:val="00E93412"/>
    <w:rsid w:val="00EA4E20"/>
    <w:rsid w:val="00EA6CB5"/>
    <w:rsid w:val="00EB5CD1"/>
    <w:rsid w:val="00EF28BD"/>
    <w:rsid w:val="00F33968"/>
    <w:rsid w:val="00F34EF9"/>
    <w:rsid w:val="00F3748A"/>
    <w:rsid w:val="00F40EEC"/>
    <w:rsid w:val="00F43801"/>
    <w:rsid w:val="00F557DF"/>
    <w:rsid w:val="00F84481"/>
    <w:rsid w:val="00FE44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7CE27A"/>
  <w15:chartTrackingRefBased/>
  <w15:docId w15:val="{B71C8052-02E8-4328-843A-7ADC5D5B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7DC1"/>
    <w:pPr>
      <w:spacing w:after="0"/>
      <w:jc w:val="both"/>
    </w:pPr>
    <w:rPr>
      <w:rFonts w:ascii="Officina Sans OS ITC TT" w:hAnsi="Officina Sans OS ITC TT"/>
      <w:sz w:val="26"/>
    </w:rPr>
  </w:style>
  <w:style w:type="paragraph" w:styleId="berschrift1">
    <w:name w:val="heading 1"/>
    <w:basedOn w:val="Standard"/>
    <w:next w:val="Standard"/>
    <w:link w:val="berschrift1Zchn"/>
    <w:uiPriority w:val="9"/>
    <w:qFormat/>
    <w:rsid w:val="005A1AD9"/>
    <w:pPr>
      <w:keepNext/>
      <w:keepLines/>
      <w:numPr>
        <w:numId w:val="3"/>
      </w:numPr>
      <w:shd w:val="clear" w:color="auto" w:fill="AEAAAA" w:themeFill="background2" w:themeFillShade="BF"/>
      <w:spacing w:before="240"/>
      <w:outlineLvl w:val="0"/>
    </w:pPr>
    <w:rPr>
      <w:rFonts w:eastAsiaTheme="majorEastAsia" w:cstheme="majorBidi"/>
      <w:b/>
      <w:sz w:val="28"/>
      <w:szCs w:val="32"/>
      <w:u w:val="single"/>
    </w:rPr>
  </w:style>
  <w:style w:type="paragraph" w:styleId="berschrift2">
    <w:name w:val="heading 2"/>
    <w:basedOn w:val="Standard"/>
    <w:next w:val="Standard"/>
    <w:link w:val="berschrift2Zchn"/>
    <w:uiPriority w:val="9"/>
    <w:unhideWhenUsed/>
    <w:qFormat/>
    <w:rsid w:val="00DF6A9E"/>
    <w:pPr>
      <w:keepNext/>
      <w:keepLines/>
      <w:numPr>
        <w:ilvl w:val="1"/>
        <w:numId w:val="3"/>
      </w:numPr>
      <w:ind w:left="578" w:hanging="578"/>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16757D"/>
    <w:pPr>
      <w:keepNext/>
      <w:keepLines/>
      <w:numPr>
        <w:ilvl w:val="2"/>
        <w:numId w:val="3"/>
      </w:numPr>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16757D"/>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16757D"/>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16757D"/>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16757D"/>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16757D"/>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16757D"/>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D00D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D00D2"/>
  </w:style>
  <w:style w:type="paragraph" w:styleId="Fuzeile">
    <w:name w:val="footer"/>
    <w:basedOn w:val="Standard"/>
    <w:link w:val="FuzeileZchn"/>
    <w:uiPriority w:val="99"/>
    <w:unhideWhenUsed/>
    <w:rsid w:val="004D00D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4D00D2"/>
  </w:style>
  <w:style w:type="paragraph" w:styleId="Listenabsatz">
    <w:name w:val="List Paragraph"/>
    <w:basedOn w:val="Standard"/>
    <w:uiPriority w:val="34"/>
    <w:qFormat/>
    <w:rsid w:val="0021148C"/>
    <w:pPr>
      <w:ind w:left="720"/>
      <w:contextualSpacing/>
    </w:pPr>
  </w:style>
  <w:style w:type="character" w:customStyle="1" w:styleId="berschrift1Zchn">
    <w:name w:val="Überschrift 1 Zchn"/>
    <w:basedOn w:val="Absatz-Standardschriftart"/>
    <w:link w:val="berschrift1"/>
    <w:uiPriority w:val="9"/>
    <w:rsid w:val="005A1AD9"/>
    <w:rPr>
      <w:rFonts w:ascii="Officina Sans OS ITC TT" w:eastAsiaTheme="majorEastAsia" w:hAnsi="Officina Sans OS ITC TT" w:cstheme="majorBidi"/>
      <w:b/>
      <w:sz w:val="28"/>
      <w:szCs w:val="32"/>
      <w:u w:val="single"/>
      <w:shd w:val="clear" w:color="auto" w:fill="AEAAAA" w:themeFill="background2" w:themeFillShade="BF"/>
    </w:rPr>
  </w:style>
  <w:style w:type="table" w:styleId="Tabellenraster">
    <w:name w:val="Table Grid"/>
    <w:basedOn w:val="NormaleTabelle"/>
    <w:uiPriority w:val="39"/>
    <w:rsid w:val="00B77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DF6A9E"/>
    <w:rPr>
      <w:rFonts w:ascii="Officina Sans OS ITC TT" w:eastAsiaTheme="majorEastAsia" w:hAnsi="Officina Sans OS ITC TT" w:cstheme="majorBidi"/>
      <w:b/>
      <w:sz w:val="26"/>
      <w:szCs w:val="26"/>
    </w:rPr>
  </w:style>
  <w:style w:type="character" w:customStyle="1" w:styleId="berschrift3Zchn">
    <w:name w:val="Überschrift 3 Zchn"/>
    <w:basedOn w:val="Absatz-Standardschriftart"/>
    <w:link w:val="berschrift3"/>
    <w:uiPriority w:val="9"/>
    <w:semiHidden/>
    <w:rsid w:val="0016757D"/>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semiHidden/>
    <w:rsid w:val="0016757D"/>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16757D"/>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16757D"/>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16757D"/>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16757D"/>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6757D"/>
    <w:rPr>
      <w:rFonts w:asciiTheme="majorHAnsi" w:eastAsiaTheme="majorEastAsia" w:hAnsiTheme="majorHAnsi" w:cstheme="majorBidi"/>
      <w:i/>
      <w:iCs/>
      <w:color w:val="272727" w:themeColor="text1" w:themeTint="D8"/>
      <w:sz w:val="21"/>
      <w:szCs w:val="21"/>
    </w:rPr>
  </w:style>
  <w:style w:type="paragraph" w:styleId="KeinLeerraum">
    <w:name w:val="No Spacing"/>
    <w:uiPriority w:val="1"/>
    <w:qFormat/>
    <w:rsid w:val="008F13A9"/>
    <w:pPr>
      <w:spacing w:after="0" w:line="240" w:lineRule="auto"/>
    </w:pPr>
  </w:style>
  <w:style w:type="character" w:styleId="Kommentarzeichen">
    <w:name w:val="annotation reference"/>
    <w:basedOn w:val="Absatz-Standardschriftart"/>
    <w:uiPriority w:val="99"/>
    <w:semiHidden/>
    <w:unhideWhenUsed/>
    <w:rsid w:val="006F4DF9"/>
    <w:rPr>
      <w:sz w:val="16"/>
      <w:szCs w:val="16"/>
    </w:rPr>
  </w:style>
  <w:style w:type="paragraph" w:styleId="Kommentartext">
    <w:name w:val="annotation text"/>
    <w:basedOn w:val="Standard"/>
    <w:link w:val="KommentartextZchn"/>
    <w:uiPriority w:val="99"/>
    <w:semiHidden/>
    <w:unhideWhenUsed/>
    <w:rsid w:val="006F4DF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F4DF9"/>
    <w:rPr>
      <w:rFonts w:ascii="Officina Sans OS ITC TT" w:hAnsi="Officina Sans OS ITC TT"/>
      <w:sz w:val="20"/>
      <w:szCs w:val="20"/>
    </w:rPr>
  </w:style>
  <w:style w:type="paragraph" w:styleId="Kommentarthema">
    <w:name w:val="annotation subject"/>
    <w:basedOn w:val="Kommentartext"/>
    <w:next w:val="Kommentartext"/>
    <w:link w:val="KommentarthemaZchn"/>
    <w:uiPriority w:val="99"/>
    <w:semiHidden/>
    <w:unhideWhenUsed/>
    <w:rsid w:val="006F4DF9"/>
    <w:rPr>
      <w:b/>
      <w:bCs/>
    </w:rPr>
  </w:style>
  <w:style w:type="character" w:customStyle="1" w:styleId="KommentarthemaZchn">
    <w:name w:val="Kommentarthema Zchn"/>
    <w:basedOn w:val="KommentartextZchn"/>
    <w:link w:val="Kommentarthema"/>
    <w:uiPriority w:val="99"/>
    <w:semiHidden/>
    <w:rsid w:val="006F4DF9"/>
    <w:rPr>
      <w:rFonts w:ascii="Officina Sans OS ITC TT" w:hAnsi="Officina Sans OS ITC TT"/>
      <w:b/>
      <w:bCs/>
      <w:sz w:val="20"/>
      <w:szCs w:val="20"/>
    </w:rPr>
  </w:style>
  <w:style w:type="paragraph" w:styleId="Sprechblasentext">
    <w:name w:val="Balloon Text"/>
    <w:basedOn w:val="Standard"/>
    <w:link w:val="SprechblasentextZchn"/>
    <w:uiPriority w:val="99"/>
    <w:semiHidden/>
    <w:unhideWhenUsed/>
    <w:rsid w:val="006F4DF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F4DF9"/>
    <w:rPr>
      <w:rFonts w:ascii="Segoe UI" w:hAnsi="Segoe UI" w:cs="Segoe UI"/>
      <w:sz w:val="18"/>
      <w:szCs w:val="18"/>
    </w:rPr>
  </w:style>
  <w:style w:type="character" w:styleId="Hervorhebung">
    <w:name w:val="Emphasis"/>
    <w:qFormat/>
    <w:rsid w:val="00131F34"/>
    <w:rPr>
      <w:i/>
      <w:iCs/>
    </w:rPr>
  </w:style>
  <w:style w:type="paragraph" w:customStyle="1" w:styleId="Seitenrandnotiz">
    <w:name w:val="Seitenrandnotiz"/>
    <w:basedOn w:val="Standard"/>
    <w:qFormat/>
    <w:rsid w:val="00271805"/>
    <w:pPr>
      <w:framePr w:w="2268" w:hSpace="567" w:wrap="around" w:vAnchor="text" w:hAnchor="page" w:xAlign="right" w:y="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435694">
      <w:bodyDiv w:val="1"/>
      <w:marLeft w:val="0"/>
      <w:marRight w:val="0"/>
      <w:marTop w:val="0"/>
      <w:marBottom w:val="0"/>
      <w:divBdr>
        <w:top w:val="none" w:sz="0" w:space="0" w:color="auto"/>
        <w:left w:val="none" w:sz="0" w:space="0" w:color="auto"/>
        <w:bottom w:val="none" w:sz="0" w:space="0" w:color="auto"/>
        <w:right w:val="none" w:sz="0" w:space="0" w:color="auto"/>
      </w:divBdr>
    </w:div>
    <w:div w:id="1162165032">
      <w:bodyDiv w:val="1"/>
      <w:marLeft w:val="0"/>
      <w:marRight w:val="0"/>
      <w:marTop w:val="0"/>
      <w:marBottom w:val="0"/>
      <w:divBdr>
        <w:top w:val="none" w:sz="0" w:space="0" w:color="auto"/>
        <w:left w:val="none" w:sz="0" w:space="0" w:color="auto"/>
        <w:bottom w:val="none" w:sz="0" w:space="0" w:color="auto"/>
        <w:right w:val="none" w:sz="0" w:space="0" w:color="auto"/>
      </w:divBdr>
    </w:div>
    <w:div w:id="16022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BF30-6467-4F1F-AB1E-876E0A21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1A55534B.dotm</Template>
  <TotalTime>0</TotalTime>
  <Pages>26</Pages>
  <Words>3412</Words>
  <Characters>21497</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24860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Zorn Sven</dc:creator>
  <cp:keywords/>
  <dc:description/>
  <cp:lastModifiedBy>Brormann Daniel</cp:lastModifiedBy>
  <cp:revision>10</cp:revision>
  <dcterms:created xsi:type="dcterms:W3CDTF">2026-05-26T13:09:00Z</dcterms:created>
  <dcterms:modified xsi:type="dcterms:W3CDTF">2026-06-10T09:10:00Z</dcterms:modified>
</cp:coreProperties>
</file>